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54F9A" w:rsidRDefault="00045004" w:rsidP="00C54F9A">
      <w:r>
        <w:rPr>
          <w:noProof/>
        </w:rPr>
        <mc:AlternateContent>
          <mc:Choice Requires="wps">
            <w:drawing>
              <wp:anchor distT="0" distB="0" distL="114299" distR="114299" simplePos="0" relativeHeight="251653632" behindDoc="0" locked="0" layoutInCell="1" allowOverlap="1">
                <wp:simplePos x="0" y="0"/>
                <wp:positionH relativeFrom="column">
                  <wp:posOffset>-114301</wp:posOffset>
                </wp:positionH>
                <wp:positionV relativeFrom="paragraph">
                  <wp:posOffset>-170180</wp:posOffset>
                </wp:positionV>
                <wp:extent cx="0" cy="9372600"/>
                <wp:effectExtent l="19050" t="19050" r="38100" b="19050"/>
                <wp:wrapNone/>
                <wp:docPr id="73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937260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630A41" id="Прямая соединительная линия 4" o:spid="_x0000_s1026" style="position:absolute;flip:x y;z-index:2516536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-9pt,-13.4pt" to="-9pt,7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" strokeweight="4.5pt">
                <v:stroke linestyle="thinThi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55680" behindDoc="0" locked="0" layoutInCell="1" allowOverlap="1">
                <wp:simplePos x="0" y="0"/>
                <wp:positionH relativeFrom="column">
                  <wp:posOffset>5829299</wp:posOffset>
                </wp:positionH>
                <wp:positionV relativeFrom="paragraph">
                  <wp:posOffset>-170180</wp:posOffset>
                </wp:positionV>
                <wp:extent cx="0" cy="9372600"/>
                <wp:effectExtent l="19050" t="19050" r="38100" b="19050"/>
                <wp:wrapNone/>
                <wp:docPr id="72" name="Прямая соединительная 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0" cy="937260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79CC11" id="Прямая соединительная линия 3" o:spid="_x0000_s1026" style="position:absolute;flip:x y;z-index:2516556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59pt,-13.4pt" to="459pt,7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" strokeweight="4.5pt">
                <v:stroke linestyle="thinThi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6704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-170181</wp:posOffset>
                </wp:positionV>
                <wp:extent cx="5943600" cy="0"/>
                <wp:effectExtent l="0" t="19050" r="38100" b="38100"/>
                <wp:wrapNone/>
                <wp:docPr id="71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43600" cy="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945AD90" id="Прямая соединительная линия 2" o:spid="_x0000_s1026" style="position:absolute;z-index:2516567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9pt,-13.4pt" to="459pt,-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" strokeweight="4.5pt">
                <v:stroke linestyle="thinThick"/>
              </v:line>
            </w:pict>
          </mc:Fallback>
        </mc:AlternateContent>
      </w:r>
    </w:p>
    <w:p w:rsidR="00C54F9A" w:rsidRDefault="00C54F9A" w:rsidP="00C54F9A">
      <w:pPr>
        <w:jc w:val="center"/>
        <w:rPr>
          <w:sz w:val="24"/>
          <w:szCs w:val="24"/>
        </w:rPr>
      </w:pPr>
      <w:r>
        <w:rPr>
          <w:sz w:val="24"/>
          <w:szCs w:val="24"/>
        </w:rPr>
        <w:t>ИНДИВИДУАЛЬНЫЙ ПРЕДПРИНИМАТЕЛЬ</w:t>
      </w:r>
    </w:p>
    <w:p w:rsidR="00C54F9A" w:rsidRDefault="00C54F9A" w:rsidP="00C54F9A">
      <w:pPr>
        <w:jc w:val="center"/>
        <w:rPr>
          <w:sz w:val="24"/>
          <w:szCs w:val="24"/>
        </w:rPr>
      </w:pPr>
      <w:r>
        <w:rPr>
          <w:sz w:val="24"/>
          <w:szCs w:val="24"/>
        </w:rPr>
        <w:t>КОНАКБИЕВ Г.А.</w:t>
      </w:r>
    </w:p>
    <w:p w:rsidR="00C54F9A" w:rsidRDefault="00C54F9A" w:rsidP="00C54F9A">
      <w:pPr>
        <w:rPr>
          <w:sz w:val="8"/>
          <w:szCs w:val="8"/>
        </w:rPr>
      </w:pPr>
    </w:p>
    <w:p w:rsidR="00C54F9A" w:rsidRDefault="00C54F9A" w:rsidP="00C54F9A">
      <w:pPr>
        <w:rPr>
          <w:sz w:val="8"/>
          <w:szCs w:val="8"/>
        </w:rPr>
      </w:pPr>
    </w:p>
    <w:p w:rsidR="00C54F9A" w:rsidRDefault="00C54F9A" w:rsidP="00C54F9A">
      <w:pPr>
        <w:pStyle w:val="Default"/>
        <w:jc w:val="center"/>
        <w:rPr>
          <w:b/>
          <w:bCs/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b/>
          <w:bCs/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b/>
          <w:bCs/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b/>
          <w:bCs/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b/>
          <w:bCs/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b/>
          <w:bCs/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b/>
          <w:bCs/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>ПРОЕКТ МЕЖЕВАНИЯ ТЕРРИТОРИИ</w:t>
      </w:r>
    </w:p>
    <w:p w:rsidR="00C54F9A" w:rsidRDefault="00C54F9A" w:rsidP="00C54F9A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кадастровый квартал 76:08:090537</w:t>
      </w:r>
    </w:p>
    <w:p w:rsidR="00C54F9A" w:rsidRDefault="00C54F9A" w:rsidP="00C54F9A">
      <w:pPr>
        <w:pStyle w:val="Default"/>
        <w:jc w:val="center"/>
        <w:rPr>
          <w:b/>
          <w:bCs/>
          <w:color w:val="auto"/>
          <w:sz w:val="32"/>
          <w:szCs w:val="32"/>
        </w:rPr>
      </w:pPr>
      <w:r>
        <w:rPr>
          <w:b/>
          <w:bCs/>
          <w:color w:val="auto"/>
          <w:sz w:val="32"/>
          <w:szCs w:val="32"/>
        </w:rPr>
        <w:t>населенный пункт пос.Волга</w:t>
      </w:r>
    </w:p>
    <w:p w:rsidR="00C54F9A" w:rsidRDefault="00C54F9A" w:rsidP="00C54F9A">
      <w:pPr>
        <w:pStyle w:val="Default"/>
        <w:jc w:val="center"/>
        <w:rPr>
          <w:sz w:val="37"/>
          <w:szCs w:val="37"/>
        </w:rPr>
      </w:pPr>
    </w:p>
    <w:p w:rsidR="00C54F9A" w:rsidRDefault="00C54F9A" w:rsidP="00C54F9A">
      <w:pPr>
        <w:pStyle w:val="Default"/>
        <w:jc w:val="center"/>
        <w:rPr>
          <w:sz w:val="33"/>
          <w:szCs w:val="33"/>
        </w:rPr>
      </w:pPr>
    </w:p>
    <w:p w:rsidR="00C54F9A" w:rsidRDefault="00C54F9A" w:rsidP="00C54F9A">
      <w:pPr>
        <w:pStyle w:val="Default"/>
        <w:jc w:val="center"/>
        <w:rPr>
          <w:sz w:val="33"/>
          <w:szCs w:val="33"/>
        </w:rPr>
      </w:pPr>
    </w:p>
    <w:p w:rsidR="00C54F9A" w:rsidRDefault="00C54F9A" w:rsidP="00C54F9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Система координат: МСК-76 </w:t>
      </w:r>
    </w:p>
    <w:p w:rsidR="00C54F9A" w:rsidRDefault="00C54F9A" w:rsidP="00C54F9A">
      <w:pPr>
        <w:pStyle w:val="Default"/>
        <w:jc w:val="center"/>
        <w:rPr>
          <w:sz w:val="33"/>
          <w:szCs w:val="33"/>
        </w:rPr>
      </w:pPr>
    </w:p>
    <w:p w:rsidR="00C54F9A" w:rsidRDefault="00C54F9A" w:rsidP="00C54F9A">
      <w:pPr>
        <w:pStyle w:val="Default"/>
        <w:jc w:val="center"/>
        <w:rPr>
          <w:sz w:val="33"/>
          <w:szCs w:val="33"/>
        </w:rPr>
      </w:pPr>
    </w:p>
    <w:p w:rsidR="00C54F9A" w:rsidRDefault="00C54F9A" w:rsidP="00C54F9A">
      <w:pPr>
        <w:pStyle w:val="Default"/>
        <w:jc w:val="center"/>
        <w:rPr>
          <w:sz w:val="33"/>
          <w:szCs w:val="33"/>
        </w:rPr>
      </w:pPr>
    </w:p>
    <w:p w:rsidR="00C54F9A" w:rsidRDefault="00C54F9A" w:rsidP="00C54F9A">
      <w:pPr>
        <w:pStyle w:val="Default"/>
        <w:jc w:val="center"/>
        <w:rPr>
          <w:sz w:val="33"/>
          <w:szCs w:val="33"/>
        </w:rPr>
      </w:pPr>
    </w:p>
    <w:p w:rsidR="00C54F9A" w:rsidRDefault="00C54F9A" w:rsidP="00C54F9A">
      <w:pPr>
        <w:pStyle w:val="Default"/>
        <w:jc w:val="center"/>
        <w:rPr>
          <w:sz w:val="29"/>
          <w:szCs w:val="29"/>
        </w:rPr>
      </w:pPr>
    </w:p>
    <w:p w:rsidR="00C54F9A" w:rsidRDefault="00C54F9A" w:rsidP="00C54F9A">
      <w:pPr>
        <w:pStyle w:val="Default"/>
        <w:jc w:val="center"/>
        <w:rPr>
          <w:sz w:val="29"/>
          <w:szCs w:val="29"/>
        </w:rPr>
      </w:pPr>
    </w:p>
    <w:p w:rsidR="00C54F9A" w:rsidRDefault="00C54F9A" w:rsidP="00C54F9A">
      <w:pPr>
        <w:pStyle w:val="Default"/>
        <w:jc w:val="center"/>
        <w:rPr>
          <w:sz w:val="29"/>
          <w:szCs w:val="29"/>
        </w:rPr>
      </w:pPr>
    </w:p>
    <w:p w:rsidR="00C54F9A" w:rsidRDefault="00C54F9A" w:rsidP="00C54F9A">
      <w:pPr>
        <w:pStyle w:val="Default"/>
        <w:jc w:val="center"/>
        <w:rPr>
          <w:sz w:val="29"/>
          <w:szCs w:val="29"/>
        </w:rPr>
      </w:pPr>
    </w:p>
    <w:p w:rsidR="00C54F9A" w:rsidRDefault="00C54F9A" w:rsidP="00C54F9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Исполнитель:                                                Конакбиев Г.А.</w:t>
      </w:r>
    </w:p>
    <w:p w:rsidR="00C54F9A" w:rsidRDefault="00C54F9A" w:rsidP="00C54F9A">
      <w:pPr>
        <w:pStyle w:val="Default"/>
        <w:jc w:val="center"/>
        <w:rPr>
          <w:sz w:val="29"/>
          <w:szCs w:val="29"/>
        </w:rPr>
      </w:pPr>
    </w:p>
    <w:p w:rsidR="00C54F9A" w:rsidRDefault="00C54F9A" w:rsidP="00C54F9A">
      <w:pPr>
        <w:pStyle w:val="Default"/>
        <w:jc w:val="center"/>
        <w:rPr>
          <w:sz w:val="29"/>
          <w:szCs w:val="29"/>
        </w:rPr>
      </w:pPr>
    </w:p>
    <w:p w:rsidR="00C54F9A" w:rsidRDefault="00C54F9A" w:rsidP="00C54F9A">
      <w:pPr>
        <w:pStyle w:val="Default"/>
        <w:jc w:val="center"/>
        <w:rPr>
          <w:sz w:val="29"/>
          <w:szCs w:val="29"/>
        </w:rPr>
      </w:pPr>
    </w:p>
    <w:p w:rsidR="00C54F9A" w:rsidRDefault="00C54F9A" w:rsidP="00C54F9A">
      <w:pPr>
        <w:pStyle w:val="Default"/>
        <w:jc w:val="center"/>
        <w:rPr>
          <w:sz w:val="16"/>
          <w:szCs w:val="16"/>
        </w:rPr>
      </w:pPr>
    </w:p>
    <w:p w:rsidR="00C54F9A" w:rsidRDefault="00C54F9A" w:rsidP="00C54F9A">
      <w:pPr>
        <w:pStyle w:val="Default"/>
        <w:jc w:val="center"/>
        <w:rPr>
          <w:sz w:val="29"/>
          <w:szCs w:val="29"/>
        </w:rPr>
      </w:pPr>
    </w:p>
    <w:p w:rsidR="00C54F9A" w:rsidRDefault="00C54F9A" w:rsidP="00C54F9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Новый Некоуз 202</w:t>
      </w:r>
      <w:r w:rsidR="00577762">
        <w:rPr>
          <w:sz w:val="28"/>
          <w:szCs w:val="28"/>
        </w:rPr>
        <w:t>4</w:t>
      </w:r>
      <w:r>
        <w:rPr>
          <w:sz w:val="28"/>
          <w:szCs w:val="28"/>
        </w:rPr>
        <w:t>г.</w:t>
      </w:r>
    </w:p>
    <w:p w:rsidR="00C54F9A" w:rsidRDefault="00C54F9A" w:rsidP="00C54F9A">
      <w:pPr>
        <w:tabs>
          <w:tab w:val="left" w:pos="924"/>
        </w:tabs>
      </w:pPr>
    </w:p>
    <w:p w:rsidR="00C54F9A" w:rsidRDefault="00C54F9A" w:rsidP="00C54F9A">
      <w:pPr>
        <w:tabs>
          <w:tab w:val="left" w:pos="924"/>
        </w:tabs>
      </w:pPr>
    </w:p>
    <w:p w:rsidR="00C54F9A" w:rsidRDefault="00C54F9A" w:rsidP="00C54F9A">
      <w:pPr>
        <w:rPr>
          <w:sz w:val="29"/>
          <w:szCs w:val="29"/>
        </w:rPr>
      </w:pPr>
    </w:p>
    <w:p w:rsidR="00C54F9A" w:rsidRDefault="00045004" w:rsidP="00C54F9A">
      <w:pPr>
        <w:rPr>
          <w:sz w:val="29"/>
          <w:szCs w:val="29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4656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208914</wp:posOffset>
                </wp:positionV>
                <wp:extent cx="5943600" cy="0"/>
                <wp:effectExtent l="0" t="19050" r="38100" b="38100"/>
                <wp:wrapNone/>
                <wp:docPr id="70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43600" cy="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8686A1" id="Прямая соединительная линия 1" o:spid="_x0000_s1026" style="position:absolute;z-index:2516546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9pt,16.45pt" to="459pt,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" strokeweight="4.5pt">
                <v:stroke linestyle="thinThick"/>
              </v:line>
            </w:pict>
          </mc:Fallback>
        </mc:AlternateContent>
      </w:r>
    </w:p>
    <w:p w:rsidR="00C54F9A" w:rsidRDefault="00C54F9A" w:rsidP="00C54F9A">
      <w:pPr>
        <w:pStyle w:val="Default"/>
        <w:jc w:val="center"/>
        <w:rPr>
          <w:b/>
          <w:bCs/>
          <w:sz w:val="28"/>
          <w:szCs w:val="28"/>
        </w:rPr>
      </w:pPr>
    </w:p>
    <w:p w:rsidR="00C54F9A" w:rsidRDefault="00C54F9A" w:rsidP="00C54F9A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ПОЯСНИТЕЛЬНАЯ ЗАПИСКА</w:t>
      </w:r>
    </w:p>
    <w:p w:rsidR="00C54F9A" w:rsidRDefault="00C54F9A" w:rsidP="00C54F9A">
      <w:pPr>
        <w:pStyle w:val="Default"/>
        <w:jc w:val="center"/>
        <w:rPr>
          <w:b/>
          <w:bCs/>
          <w:sz w:val="26"/>
          <w:szCs w:val="26"/>
        </w:rPr>
      </w:pPr>
    </w:p>
    <w:p w:rsidR="00C54F9A" w:rsidRDefault="00C54F9A" w:rsidP="00C54F9A">
      <w:pPr>
        <w:pStyle w:val="Default"/>
        <w:jc w:val="center"/>
        <w:rPr>
          <w:b/>
          <w:bCs/>
          <w:sz w:val="26"/>
          <w:szCs w:val="26"/>
        </w:rPr>
      </w:pPr>
    </w:p>
    <w:p w:rsidR="00C54F9A" w:rsidRDefault="00C54F9A" w:rsidP="00C54F9A">
      <w:pPr>
        <w:pStyle w:val="Default"/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Состав проекта</w:t>
      </w:r>
    </w:p>
    <w:p w:rsidR="00C54F9A" w:rsidRDefault="00C54F9A" w:rsidP="00C54F9A">
      <w:pPr>
        <w:pStyle w:val="Default"/>
        <w:rPr>
          <w:sz w:val="26"/>
          <w:szCs w:val="26"/>
        </w:rPr>
      </w:pPr>
      <w:r>
        <w:rPr>
          <w:sz w:val="26"/>
          <w:szCs w:val="26"/>
        </w:rPr>
        <w:t>1.     Введение</w:t>
      </w:r>
    </w:p>
    <w:p w:rsidR="00C54F9A" w:rsidRDefault="00C54F9A" w:rsidP="00C54F9A">
      <w:pPr>
        <w:pStyle w:val="Default"/>
        <w:rPr>
          <w:sz w:val="26"/>
          <w:szCs w:val="26"/>
        </w:rPr>
      </w:pPr>
      <w:r>
        <w:rPr>
          <w:sz w:val="26"/>
          <w:szCs w:val="26"/>
        </w:rPr>
        <w:t xml:space="preserve">2.     Анализ существующего положения застройки квартала </w:t>
      </w:r>
    </w:p>
    <w:p w:rsidR="00C54F9A" w:rsidRDefault="00C54F9A" w:rsidP="00C54F9A">
      <w:pPr>
        <w:pStyle w:val="Default"/>
        <w:rPr>
          <w:sz w:val="26"/>
          <w:szCs w:val="26"/>
        </w:rPr>
      </w:pPr>
      <w:r>
        <w:rPr>
          <w:sz w:val="26"/>
          <w:szCs w:val="26"/>
        </w:rPr>
        <w:t>3.     Расчетное обоснование площади земельных участков существующих</w:t>
      </w:r>
    </w:p>
    <w:p w:rsidR="00C54F9A" w:rsidRDefault="00C54F9A" w:rsidP="00C54F9A">
      <w:pPr>
        <w:pStyle w:val="Default"/>
        <w:rPr>
          <w:sz w:val="26"/>
          <w:szCs w:val="26"/>
        </w:rPr>
      </w:pPr>
      <w:r>
        <w:rPr>
          <w:sz w:val="26"/>
          <w:szCs w:val="26"/>
        </w:rPr>
        <w:t xml:space="preserve">зданий, сооружений, территорий общего пользования в границах    </w:t>
      </w:r>
    </w:p>
    <w:p w:rsidR="00C54F9A" w:rsidRDefault="00C54F9A" w:rsidP="00C54F9A">
      <w:pPr>
        <w:pStyle w:val="Default"/>
        <w:rPr>
          <w:sz w:val="26"/>
          <w:szCs w:val="26"/>
        </w:rPr>
      </w:pPr>
      <w:r>
        <w:rPr>
          <w:sz w:val="26"/>
          <w:szCs w:val="26"/>
        </w:rPr>
        <w:t xml:space="preserve">застроенных земельных участков.  </w:t>
      </w:r>
    </w:p>
    <w:p w:rsidR="00C54F9A" w:rsidRDefault="00C54F9A" w:rsidP="00C54F9A">
      <w:pPr>
        <w:pStyle w:val="Default"/>
        <w:rPr>
          <w:sz w:val="26"/>
          <w:szCs w:val="26"/>
        </w:rPr>
      </w:pPr>
      <w:r>
        <w:rPr>
          <w:sz w:val="26"/>
          <w:szCs w:val="26"/>
        </w:rPr>
        <w:t>4.     Выводы</w:t>
      </w:r>
    </w:p>
    <w:p w:rsidR="00C54F9A" w:rsidRDefault="00C54F9A" w:rsidP="00C54F9A">
      <w:pPr>
        <w:pStyle w:val="Default"/>
        <w:rPr>
          <w:sz w:val="26"/>
          <w:szCs w:val="26"/>
        </w:rPr>
      </w:pPr>
      <w:r>
        <w:rPr>
          <w:sz w:val="26"/>
          <w:szCs w:val="26"/>
        </w:rPr>
        <w:t xml:space="preserve">     Приложения:</w:t>
      </w:r>
    </w:p>
    <w:p w:rsidR="00C54F9A" w:rsidRDefault="00C54F9A" w:rsidP="00C54F9A">
      <w:pPr>
        <w:pStyle w:val="Default"/>
        <w:spacing w:after="36"/>
        <w:rPr>
          <w:sz w:val="26"/>
          <w:szCs w:val="26"/>
        </w:rPr>
      </w:pPr>
      <w:r>
        <w:rPr>
          <w:sz w:val="26"/>
          <w:szCs w:val="26"/>
        </w:rPr>
        <w:t>1. Чертежи (планы) межевания территории. Приложение №1,2,3,4.…</w:t>
      </w:r>
    </w:p>
    <w:p w:rsidR="00C54F9A" w:rsidRDefault="00C54F9A" w:rsidP="00C54F9A">
      <w:pPr>
        <w:pStyle w:val="Default"/>
        <w:rPr>
          <w:sz w:val="26"/>
          <w:szCs w:val="26"/>
        </w:rPr>
      </w:pPr>
    </w:p>
    <w:p w:rsidR="00C54F9A" w:rsidRDefault="00C54F9A" w:rsidP="00C54F9A">
      <w:pPr>
        <w:autoSpaceDE w:val="0"/>
        <w:autoSpaceDN w:val="0"/>
        <w:adjustRightInd w:val="0"/>
        <w:rPr>
          <w:rFonts w:cs="Times New Roman,Bold"/>
          <w:b/>
          <w:bCs/>
          <w:sz w:val="26"/>
          <w:szCs w:val="26"/>
          <w:lang w:bidi="hi-IN"/>
        </w:rPr>
      </w:pPr>
      <w:r>
        <w:rPr>
          <w:rFonts w:cs="Times New Roman,Bold"/>
          <w:b/>
          <w:bCs/>
          <w:sz w:val="26"/>
          <w:szCs w:val="26"/>
          <w:lang w:bidi="hi-IN"/>
        </w:rPr>
        <w:t>Исходные данные используемые для подготовки проекта:</w:t>
      </w:r>
    </w:p>
    <w:p w:rsidR="00C54F9A" w:rsidRDefault="00C54F9A" w:rsidP="00C54F9A">
      <w:pPr>
        <w:autoSpaceDE w:val="0"/>
        <w:autoSpaceDN w:val="0"/>
        <w:adjustRightInd w:val="0"/>
        <w:rPr>
          <w:sz w:val="26"/>
          <w:szCs w:val="26"/>
          <w:lang w:bidi="hi-IN"/>
        </w:rPr>
      </w:pPr>
      <w:r>
        <w:rPr>
          <w:sz w:val="26"/>
          <w:szCs w:val="26"/>
          <w:lang w:bidi="hi-IN"/>
        </w:rPr>
        <w:t xml:space="preserve">1. Генеральный план </w:t>
      </w:r>
      <w:r>
        <w:rPr>
          <w:sz w:val="26"/>
          <w:szCs w:val="26"/>
        </w:rPr>
        <w:t>Волжского</w:t>
      </w:r>
      <w:r>
        <w:rPr>
          <w:sz w:val="26"/>
          <w:szCs w:val="26"/>
          <w:lang w:bidi="hi-IN"/>
        </w:rPr>
        <w:t xml:space="preserve"> сельского поселения</w:t>
      </w:r>
    </w:p>
    <w:p w:rsidR="00C54F9A" w:rsidRDefault="00C54F9A" w:rsidP="00C54F9A">
      <w:pPr>
        <w:autoSpaceDE w:val="0"/>
        <w:autoSpaceDN w:val="0"/>
        <w:adjustRightInd w:val="0"/>
        <w:rPr>
          <w:sz w:val="26"/>
          <w:szCs w:val="26"/>
          <w:lang w:bidi="hi-IN"/>
        </w:rPr>
      </w:pPr>
      <w:r>
        <w:rPr>
          <w:sz w:val="26"/>
          <w:szCs w:val="26"/>
          <w:lang w:bidi="hi-IN"/>
        </w:rPr>
        <w:t xml:space="preserve">2. Правила землепользования и застройки </w:t>
      </w:r>
      <w:r>
        <w:rPr>
          <w:sz w:val="26"/>
          <w:szCs w:val="26"/>
        </w:rPr>
        <w:t>Волжского</w:t>
      </w:r>
      <w:r>
        <w:rPr>
          <w:sz w:val="26"/>
          <w:szCs w:val="26"/>
          <w:lang w:bidi="hi-IN"/>
        </w:rPr>
        <w:t xml:space="preserve"> сельского поселения</w:t>
      </w:r>
    </w:p>
    <w:p w:rsidR="00C54F9A" w:rsidRDefault="00C54F9A" w:rsidP="00C54F9A">
      <w:pPr>
        <w:rPr>
          <w:sz w:val="26"/>
          <w:szCs w:val="26"/>
          <w:lang w:bidi="hi-IN"/>
        </w:rPr>
      </w:pPr>
      <w:r>
        <w:rPr>
          <w:sz w:val="26"/>
          <w:szCs w:val="26"/>
          <w:lang w:bidi="hi-IN"/>
        </w:rPr>
        <w:t>3. Данные государственного кадастра недвижимости</w:t>
      </w:r>
    </w:p>
    <w:p w:rsidR="00C54F9A" w:rsidRDefault="00C54F9A" w:rsidP="00C54F9A">
      <w:pPr>
        <w:rPr>
          <w:sz w:val="26"/>
          <w:szCs w:val="26"/>
        </w:rPr>
      </w:pPr>
      <w:r>
        <w:rPr>
          <w:sz w:val="26"/>
          <w:szCs w:val="26"/>
          <w:lang w:bidi="hi-IN"/>
        </w:rPr>
        <w:t>4. Сведения о ранее учтенных земельных участках</w:t>
      </w:r>
    </w:p>
    <w:p w:rsidR="00C54F9A" w:rsidRDefault="00C54F9A" w:rsidP="00C54F9A">
      <w:pPr>
        <w:autoSpaceDE w:val="0"/>
        <w:autoSpaceDN w:val="0"/>
        <w:adjustRightInd w:val="0"/>
        <w:rPr>
          <w:sz w:val="26"/>
          <w:szCs w:val="26"/>
        </w:rPr>
      </w:pPr>
      <w:r>
        <w:rPr>
          <w:sz w:val="26"/>
          <w:szCs w:val="26"/>
        </w:rPr>
        <w:t>5. Схема водоснабжения Волжского</w:t>
      </w:r>
      <w:r>
        <w:rPr>
          <w:sz w:val="26"/>
          <w:szCs w:val="26"/>
          <w:lang w:bidi="hi-IN"/>
        </w:rPr>
        <w:t xml:space="preserve"> </w:t>
      </w:r>
      <w:r>
        <w:rPr>
          <w:sz w:val="26"/>
          <w:szCs w:val="26"/>
        </w:rPr>
        <w:t>сельского поселения Ярославской области на период до 2026 г.</w:t>
      </w:r>
    </w:p>
    <w:p w:rsidR="00C54F9A" w:rsidRDefault="00C54F9A" w:rsidP="00C54F9A">
      <w:pPr>
        <w:autoSpaceDE w:val="0"/>
        <w:autoSpaceDN w:val="0"/>
        <w:adjustRightInd w:val="0"/>
        <w:rPr>
          <w:sz w:val="26"/>
          <w:szCs w:val="26"/>
          <w:lang w:bidi="hi-IN"/>
        </w:rPr>
      </w:pPr>
      <w:r>
        <w:rPr>
          <w:rFonts w:cs="TT28o00"/>
          <w:sz w:val="26"/>
          <w:szCs w:val="26"/>
          <w:lang w:bidi="hi-IN"/>
        </w:rPr>
        <w:t xml:space="preserve">6. Схема водоотведения </w:t>
      </w:r>
      <w:r>
        <w:rPr>
          <w:sz w:val="26"/>
          <w:szCs w:val="26"/>
        </w:rPr>
        <w:t>Волжского</w:t>
      </w:r>
      <w:r>
        <w:rPr>
          <w:sz w:val="26"/>
          <w:szCs w:val="26"/>
          <w:lang w:bidi="hi-IN"/>
        </w:rPr>
        <w:t xml:space="preserve"> </w:t>
      </w:r>
      <w:r>
        <w:rPr>
          <w:rFonts w:cs="TT28o00"/>
          <w:sz w:val="26"/>
          <w:szCs w:val="26"/>
          <w:lang w:bidi="hi-IN"/>
        </w:rPr>
        <w:t xml:space="preserve">сельского поселения Ярославской области на период до </w:t>
      </w:r>
      <w:r>
        <w:rPr>
          <w:sz w:val="26"/>
          <w:szCs w:val="26"/>
          <w:lang w:bidi="hi-IN"/>
        </w:rPr>
        <w:t xml:space="preserve">2026 </w:t>
      </w:r>
      <w:r>
        <w:rPr>
          <w:rFonts w:cs="TT28o00"/>
          <w:sz w:val="26"/>
          <w:szCs w:val="26"/>
          <w:lang w:bidi="hi-IN"/>
        </w:rPr>
        <w:t>г</w:t>
      </w:r>
      <w:r>
        <w:rPr>
          <w:sz w:val="26"/>
          <w:szCs w:val="26"/>
          <w:lang w:bidi="hi-IN"/>
        </w:rPr>
        <w:t>.</w:t>
      </w:r>
    </w:p>
    <w:p w:rsidR="00C54F9A" w:rsidRDefault="00C54F9A" w:rsidP="00C54F9A">
      <w:pPr>
        <w:autoSpaceDE w:val="0"/>
        <w:autoSpaceDN w:val="0"/>
        <w:adjustRightInd w:val="0"/>
        <w:rPr>
          <w:sz w:val="26"/>
          <w:szCs w:val="26"/>
        </w:rPr>
      </w:pPr>
      <w:r>
        <w:rPr>
          <w:sz w:val="26"/>
          <w:szCs w:val="26"/>
        </w:rPr>
        <w:t>7. Схема теплоснабжения Волжского</w:t>
      </w:r>
      <w:r>
        <w:rPr>
          <w:sz w:val="26"/>
          <w:szCs w:val="26"/>
          <w:lang w:bidi="hi-IN"/>
        </w:rPr>
        <w:t xml:space="preserve"> </w:t>
      </w:r>
      <w:r>
        <w:rPr>
          <w:sz w:val="26"/>
          <w:szCs w:val="26"/>
        </w:rPr>
        <w:t>сельского поселения Некоузского муниципального района Ярославской области по состоянию на 2017 год на период до 2031 года</w:t>
      </w: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color w:val="auto"/>
          <w:sz w:val="26"/>
          <w:szCs w:val="26"/>
        </w:rPr>
      </w:pPr>
    </w:p>
    <w:p w:rsidR="00C54F9A" w:rsidRDefault="00C54F9A" w:rsidP="00C54F9A">
      <w:pPr>
        <w:pStyle w:val="Default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>1.Введение</w:t>
      </w:r>
    </w:p>
    <w:p w:rsidR="00C54F9A" w:rsidRDefault="00C54F9A" w:rsidP="00C54F9A">
      <w:pPr>
        <w:pStyle w:val="Default"/>
        <w:jc w:val="both"/>
        <w:rPr>
          <w:sz w:val="26"/>
          <w:szCs w:val="26"/>
        </w:rPr>
      </w:pPr>
      <w:r>
        <w:rPr>
          <w:sz w:val="26"/>
          <w:szCs w:val="26"/>
        </w:rPr>
        <w:t>ПРОЕКТ МЕЖЕВАНИЯ ТЕРРИТОРИИ территории в границах квартала 76:08:090537 выполнен согласно требованиям следующих  нормативных документов:</w:t>
      </w:r>
    </w:p>
    <w:p w:rsidR="00C54F9A" w:rsidRDefault="00C54F9A" w:rsidP="00C54F9A">
      <w:pPr>
        <w:pStyle w:val="Default"/>
        <w:jc w:val="both"/>
        <w:rPr>
          <w:sz w:val="26"/>
          <w:szCs w:val="26"/>
        </w:rPr>
      </w:pPr>
      <w:r>
        <w:rPr>
          <w:sz w:val="26"/>
          <w:szCs w:val="26"/>
        </w:rPr>
        <w:t>-Градостроительного Кодекса РФ;</w:t>
      </w:r>
    </w:p>
    <w:p w:rsidR="00C54F9A" w:rsidRDefault="00C54F9A" w:rsidP="00C54F9A">
      <w:pPr>
        <w:pStyle w:val="Default"/>
        <w:jc w:val="both"/>
        <w:rPr>
          <w:sz w:val="26"/>
          <w:szCs w:val="26"/>
        </w:rPr>
      </w:pPr>
      <w:r>
        <w:rPr>
          <w:sz w:val="26"/>
          <w:szCs w:val="26"/>
        </w:rPr>
        <w:t>-Земельного Кодекса РФ;</w:t>
      </w:r>
    </w:p>
    <w:p w:rsidR="00C54F9A" w:rsidRDefault="00C54F9A" w:rsidP="00C54F9A">
      <w:pPr>
        <w:pStyle w:val="Default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-Правил землепользования  и застройки Волжского сельского поселения, утвержденного  Решением Муниципального Совета Волжского сельского поселения Ярославской области от </w:t>
      </w:r>
      <w:r>
        <w:rPr>
          <w:color w:val="auto"/>
          <w:sz w:val="26"/>
          <w:szCs w:val="26"/>
        </w:rPr>
        <w:t>29.11.2018г.  N 24</w:t>
      </w:r>
      <w:r>
        <w:rPr>
          <w:sz w:val="26"/>
          <w:szCs w:val="26"/>
        </w:rPr>
        <w:t xml:space="preserve"> «Об утверждении Генерального плана и Правил землепользования и застройки Волжского сельского поселения»</w:t>
      </w:r>
    </w:p>
    <w:p w:rsidR="00C54F9A" w:rsidRDefault="00C54F9A" w:rsidP="00C54F9A">
      <w:pPr>
        <w:pStyle w:val="Default"/>
        <w:rPr>
          <w:b/>
          <w:bCs/>
          <w:sz w:val="26"/>
          <w:szCs w:val="26"/>
        </w:rPr>
      </w:pPr>
    </w:p>
    <w:p w:rsidR="00C54F9A" w:rsidRDefault="00C54F9A" w:rsidP="00C54F9A">
      <w:pPr>
        <w:pStyle w:val="Default"/>
        <w:rPr>
          <w:sz w:val="26"/>
          <w:szCs w:val="26"/>
        </w:rPr>
      </w:pPr>
      <w:r>
        <w:rPr>
          <w:b/>
          <w:bCs/>
          <w:sz w:val="26"/>
          <w:szCs w:val="26"/>
        </w:rPr>
        <w:t>2. Анализ существующего положения застройки квартала.</w:t>
      </w:r>
    </w:p>
    <w:p w:rsidR="00C54F9A" w:rsidRDefault="00C54F9A" w:rsidP="00C54F9A">
      <w:pPr>
        <w:pStyle w:val="Default"/>
        <w:jc w:val="both"/>
        <w:rPr>
          <w:sz w:val="26"/>
          <w:szCs w:val="26"/>
        </w:rPr>
      </w:pPr>
      <w:r>
        <w:rPr>
          <w:sz w:val="26"/>
          <w:szCs w:val="26"/>
        </w:rPr>
        <w:t>Проектируемая территория, на которую разработан ПРОЕКТ МЕЖЕВАНИЯ ТЕРРИТОРИИ, расположен в п.Волга. Некоузского р-на, Ярославской обл.  В  соответствии с «Правилами землепользования и застройки    Волжского сельского поселения» территория расположена в зоне Ж2. Площадь территории квартала  составляет   13,8га.  Сведения, о ранее образованных земельных  участках, отражены на чертеже.</w:t>
      </w:r>
    </w:p>
    <w:p w:rsidR="00C54F9A" w:rsidRDefault="00C54F9A" w:rsidP="00C54F9A">
      <w:pPr>
        <w:pStyle w:val="Default"/>
        <w:rPr>
          <w:b/>
          <w:bCs/>
          <w:sz w:val="26"/>
          <w:szCs w:val="26"/>
        </w:rPr>
      </w:pPr>
    </w:p>
    <w:p w:rsidR="00C54F9A" w:rsidRDefault="00C54F9A" w:rsidP="00C54F9A">
      <w:pPr>
        <w:pStyle w:val="Default"/>
        <w:rPr>
          <w:b/>
          <w:bCs/>
          <w:sz w:val="26"/>
          <w:szCs w:val="26"/>
        </w:rPr>
      </w:pPr>
    </w:p>
    <w:p w:rsidR="00C54F9A" w:rsidRDefault="00C54F9A" w:rsidP="00C54F9A">
      <w:pPr>
        <w:pStyle w:val="Default"/>
        <w:rPr>
          <w:sz w:val="26"/>
          <w:szCs w:val="26"/>
        </w:rPr>
      </w:pPr>
      <w:r>
        <w:rPr>
          <w:b/>
          <w:bCs/>
          <w:sz w:val="26"/>
          <w:szCs w:val="26"/>
        </w:rPr>
        <w:t>3.  Проектные решения.</w:t>
      </w:r>
    </w:p>
    <w:p w:rsidR="00C54F9A" w:rsidRDefault="00C54F9A" w:rsidP="00C54F9A">
      <w:pPr>
        <w:pStyle w:val="Default"/>
        <w:jc w:val="both"/>
        <w:rPr>
          <w:sz w:val="26"/>
          <w:szCs w:val="26"/>
        </w:rPr>
      </w:pPr>
      <w:r>
        <w:rPr>
          <w:sz w:val="26"/>
          <w:szCs w:val="26"/>
        </w:rPr>
        <w:t>Проектом межевания определены площади и границы земельных участков с учетом сохранения улиц, ранее образованных земельных участков.</w:t>
      </w:r>
    </w:p>
    <w:p w:rsidR="00C54F9A" w:rsidRPr="00C54F9A" w:rsidRDefault="00C54F9A" w:rsidP="00C54F9A">
      <w:pPr>
        <w:autoSpaceDE w:val="0"/>
        <w:autoSpaceDN w:val="0"/>
        <w:adjustRightInd w:val="0"/>
        <w:rPr>
          <w:rFonts w:eastAsia="Calibri"/>
          <w:sz w:val="24"/>
          <w:szCs w:val="24"/>
          <w:lang w:eastAsia="en-US"/>
        </w:rPr>
      </w:pPr>
      <w:r>
        <w:rPr>
          <w:sz w:val="26"/>
          <w:szCs w:val="26"/>
        </w:rPr>
        <w:t>В процессе работы выявлены ошибки в местоположении границ земельных участков:</w:t>
      </w:r>
      <w:r w:rsidRPr="00C54F9A">
        <w:rPr>
          <w:rFonts w:ascii="Arial" w:eastAsia="Calibri" w:hAnsi="Arial" w:cs="Arial"/>
          <w:sz w:val="24"/>
          <w:szCs w:val="24"/>
          <w:lang w:eastAsia="en-US"/>
        </w:rPr>
        <w:t xml:space="preserve"> </w:t>
      </w:r>
      <w:r w:rsidRPr="00C54F9A">
        <w:rPr>
          <w:rFonts w:eastAsia="Calibri"/>
          <w:sz w:val="24"/>
          <w:szCs w:val="24"/>
          <w:lang w:eastAsia="en-US"/>
        </w:rPr>
        <w:t>76:08:090537:1, 76:08:090537:105, 76:08:090537:10</w:t>
      </w:r>
      <w:r w:rsidR="009471FE">
        <w:rPr>
          <w:rFonts w:eastAsia="Calibri"/>
          <w:sz w:val="24"/>
          <w:szCs w:val="24"/>
          <w:lang w:eastAsia="en-US"/>
        </w:rPr>
        <w:t>6</w:t>
      </w:r>
      <w:r w:rsidRPr="00C54F9A">
        <w:rPr>
          <w:rFonts w:eastAsia="Calibri"/>
          <w:sz w:val="24"/>
          <w:szCs w:val="24"/>
          <w:lang w:eastAsia="en-US"/>
        </w:rPr>
        <w:t>, 76:08:090537:10</w:t>
      </w:r>
      <w:r w:rsidR="009471FE">
        <w:rPr>
          <w:rFonts w:eastAsia="Calibri"/>
          <w:sz w:val="24"/>
          <w:szCs w:val="24"/>
          <w:lang w:eastAsia="en-US"/>
        </w:rPr>
        <w:t>7</w:t>
      </w:r>
      <w:r w:rsidRPr="00C54F9A">
        <w:rPr>
          <w:rFonts w:eastAsia="Calibri"/>
          <w:sz w:val="24"/>
          <w:szCs w:val="24"/>
          <w:lang w:eastAsia="en-US"/>
        </w:rPr>
        <w:t>,</w:t>
      </w:r>
      <w:r w:rsidR="009471FE" w:rsidRPr="00C54F9A">
        <w:rPr>
          <w:rFonts w:eastAsia="Calibri"/>
          <w:sz w:val="24"/>
          <w:szCs w:val="24"/>
          <w:lang w:eastAsia="en-US"/>
        </w:rPr>
        <w:t xml:space="preserve"> 76:08:090537:1</w:t>
      </w:r>
      <w:r w:rsidR="009471FE">
        <w:rPr>
          <w:rFonts w:eastAsia="Calibri"/>
          <w:sz w:val="24"/>
          <w:szCs w:val="24"/>
          <w:lang w:eastAsia="en-US"/>
        </w:rPr>
        <w:t>13</w:t>
      </w:r>
      <w:r w:rsidR="009471FE" w:rsidRPr="00C54F9A">
        <w:rPr>
          <w:rFonts w:eastAsia="Calibri"/>
          <w:sz w:val="24"/>
          <w:szCs w:val="24"/>
          <w:lang w:eastAsia="en-US"/>
        </w:rPr>
        <w:t>, 76:08:090537:1</w:t>
      </w:r>
      <w:r w:rsidR="009471FE">
        <w:rPr>
          <w:rFonts w:eastAsia="Calibri"/>
          <w:sz w:val="24"/>
          <w:szCs w:val="24"/>
          <w:lang w:eastAsia="en-US"/>
        </w:rPr>
        <w:t>23</w:t>
      </w:r>
      <w:r w:rsidR="009471FE" w:rsidRPr="00C54F9A">
        <w:rPr>
          <w:rFonts w:eastAsia="Calibri"/>
          <w:sz w:val="24"/>
          <w:szCs w:val="24"/>
          <w:lang w:eastAsia="en-US"/>
        </w:rPr>
        <w:t>, 76:08:090537:1</w:t>
      </w:r>
      <w:r w:rsidR="009471FE">
        <w:rPr>
          <w:rFonts w:eastAsia="Calibri"/>
          <w:sz w:val="24"/>
          <w:szCs w:val="24"/>
          <w:lang w:eastAsia="en-US"/>
        </w:rPr>
        <w:t>25</w:t>
      </w:r>
    </w:p>
    <w:p w:rsidR="00C54F9A" w:rsidRDefault="00C54F9A" w:rsidP="00C54F9A">
      <w:pPr>
        <w:autoSpaceDE w:val="0"/>
        <w:autoSpaceDN w:val="0"/>
        <w:adjustRightInd w:val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</w:p>
    <w:p w:rsidR="00C54F9A" w:rsidRDefault="00C54F9A" w:rsidP="00C54F9A">
      <w:pPr>
        <w:jc w:val="both"/>
        <w:rPr>
          <w:bCs/>
          <w:sz w:val="26"/>
          <w:szCs w:val="26"/>
        </w:rPr>
      </w:pPr>
      <w:r>
        <w:rPr>
          <w:bCs/>
          <w:sz w:val="26"/>
          <w:szCs w:val="26"/>
        </w:rPr>
        <w:t>Сведения о геодезической основе, использованной при подготовке проекта межевания - Система координат  МСК-76.</w:t>
      </w:r>
    </w:p>
    <w:p w:rsidR="00C54F9A" w:rsidRDefault="00C54F9A" w:rsidP="00C54F9A">
      <w:pPr>
        <w:pStyle w:val="11"/>
        <w:tabs>
          <w:tab w:val="left" w:pos="11340"/>
        </w:tabs>
        <w:ind w:right="2150"/>
      </w:pPr>
      <w:r>
        <w:rPr>
          <w:sz w:val="2"/>
          <w:szCs w:val="2"/>
        </w:rPr>
        <w:t xml:space="preserve"> </w:t>
      </w:r>
    </w:p>
    <w:p w:rsidR="00C54F9A" w:rsidRDefault="00C54F9A">
      <w:r>
        <w:br w:type="page"/>
      </w:r>
    </w:p>
    <w:tbl>
      <w:tblPr>
        <w:tblW w:w="9696" w:type="dxa"/>
        <w:tblInd w:w="119" w:type="dxa"/>
        <w:tblBorders>
          <w:top w:val="single" w:sz="6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710"/>
        <w:gridCol w:w="2709"/>
        <w:gridCol w:w="1001"/>
        <w:gridCol w:w="1421"/>
        <w:gridCol w:w="3855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81C18" w:rsidRPr="00A45CBD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A45CBD">
              <w:rPr>
                <w:b/>
                <w:sz w:val="24"/>
                <w:szCs w:val="24"/>
              </w:rPr>
              <w:t>Сведения о выполненных измерениях и расчетах</w:t>
            </w:r>
          </w:p>
        </w:tc>
      </w:tr>
      <w:tr w:rsidR="00681C18" w:rsidRPr="00375934" w:rsidTr="00681C18">
        <w:trPr>
          <w:trHeight w:val="397"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81C18" w:rsidRPr="00375934" w:rsidRDefault="00681C18" w:rsidP="00681C18">
            <w:pPr>
              <w:jc w:val="center"/>
              <w:rPr>
                <w:b/>
              </w:rPr>
            </w:pPr>
            <w:r w:rsidRPr="00375934">
              <w:rPr>
                <w:b/>
              </w:rPr>
              <w:t xml:space="preserve">1. </w:t>
            </w:r>
            <w:r>
              <w:rPr>
                <w:b/>
              </w:rPr>
              <w:t>Способ образования</w:t>
            </w:r>
            <w:r w:rsidRPr="00375934">
              <w:rPr>
                <w:b/>
              </w:rPr>
              <w:t xml:space="preserve"> земельных участков </w:t>
            </w:r>
          </w:p>
        </w:tc>
      </w:tr>
      <w:tr w:rsidR="00681C18" w:rsidRPr="00207076" w:rsidTr="00681C18">
        <w:trPr>
          <w:cantSplit/>
          <w:trHeight w:val="368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81C18" w:rsidRPr="00207076" w:rsidRDefault="00681C18" w:rsidP="00681C18">
            <w:pPr>
              <w:jc w:val="center"/>
            </w:pPr>
            <w:r w:rsidRPr="00207076">
              <w:t>№ п/п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81C18" w:rsidRPr="00314A39" w:rsidRDefault="00681C18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О</w:t>
            </w:r>
            <w:r w:rsidRPr="00314A39">
              <w:rPr>
                <w:sz w:val="20"/>
              </w:rPr>
              <w:t>бозначение земельного участка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81C18" w:rsidRPr="00A9022B" w:rsidRDefault="00681C18" w:rsidP="00681C18">
            <w:pPr>
              <w:pStyle w:val="10"/>
              <w:jc w:val="center"/>
              <w:rPr>
                <w:sz w:val="20"/>
              </w:rPr>
            </w:pPr>
            <w:r w:rsidRPr="00A9022B">
              <w:rPr>
                <w:sz w:val="20"/>
              </w:rPr>
              <w:t>Способ образования</w:t>
            </w:r>
          </w:p>
        </w:tc>
      </w:tr>
      <w:tr w:rsidR="00186C6E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r>
              <w:t>76:08:090537:ЗУ1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F74268">
            <w:r>
              <w:t xml:space="preserve">Образование из земель    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76:08:090537:ЗУ10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CF1C44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76:08:090537:ЗУ11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CF1C44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76:08:090537:ЗУ12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7B3C73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76:08:090537:ЗУ13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7B3C73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76:08:090537:ЗУ14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0431F4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76:08:090537:ЗУ15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0431F4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76:08:090537:ЗУ16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0431F4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76:08:090537:ЗУ17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0431F4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76:08:090537:ЗУ18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A9339F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76:08:090537:ЗУ19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A9339F">
              <w:t>Образование из земель</w:t>
            </w:r>
          </w:p>
        </w:tc>
      </w:tr>
      <w:tr w:rsidR="00186C6E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r>
              <w:t>76:08:090537:ЗУ2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F74268" w:rsidP="005079D0">
            <w:r>
              <w:t>Образование из земель</w:t>
            </w:r>
          </w:p>
        </w:tc>
      </w:tr>
      <w:tr w:rsidR="00186C6E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r>
              <w:t>76:08:090537:ЗУ20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F74268" w:rsidP="005079D0">
            <w:r>
              <w:t>Образование из земель</w:t>
            </w:r>
          </w:p>
        </w:tc>
      </w:tr>
      <w:tr w:rsidR="00186C6E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r>
              <w:t>76:08:090537:ЗУ21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F74268" w:rsidP="005079D0">
            <w:r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76:08:090537:ЗУ22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D36313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76:08:090537:ЗУ23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D36313">
              <w:t>Образование из земель</w:t>
            </w:r>
          </w:p>
        </w:tc>
      </w:tr>
      <w:tr w:rsidR="00186C6E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r>
              <w:t>76:08:090537:ЗУ24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F74268" w:rsidP="005079D0">
            <w:r>
              <w:t>Образование из земель</w:t>
            </w:r>
          </w:p>
        </w:tc>
      </w:tr>
      <w:tr w:rsidR="00186C6E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r>
              <w:t>76:08:090537:ЗУ25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r>
              <w:t xml:space="preserve">Перераспределение    </w:t>
            </w:r>
          </w:p>
        </w:tc>
      </w:tr>
      <w:tr w:rsidR="00186C6E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r>
              <w:t>76:08:090537:ЗУ26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r>
              <w:t xml:space="preserve">Перераспределение    </w:t>
            </w:r>
          </w:p>
        </w:tc>
      </w:tr>
      <w:tr w:rsidR="005B7918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r>
              <w:t>76:08:090537:ЗУ27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r>
              <w:t xml:space="preserve">Перераспределение    </w:t>
            </w:r>
          </w:p>
        </w:tc>
      </w:tr>
      <w:tr w:rsidR="005B7918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r>
              <w:t>76:08:090537:ЗУ28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r>
              <w:t xml:space="preserve">Перераспределение    </w:t>
            </w:r>
          </w:p>
        </w:tc>
      </w:tr>
      <w:tr w:rsidR="005B7918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r>
              <w:t>76:08:090537:ЗУ29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r>
              <w:t xml:space="preserve">Перераспределение    </w:t>
            </w:r>
          </w:p>
        </w:tc>
      </w:tr>
      <w:tr w:rsidR="00186C6E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5079D0">
            <w:r>
              <w:t>76:08:090537:ЗУ3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F74268" w:rsidP="005079D0">
            <w:r>
              <w:t>Образование из земель</w:t>
            </w:r>
          </w:p>
        </w:tc>
      </w:tr>
      <w:tr w:rsidR="005B7918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r>
              <w:t>76:08:090537:ЗУ30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B7918" w:rsidRPr="00375934" w:rsidRDefault="005B7918" w:rsidP="005079D0">
            <w:r>
              <w:t xml:space="preserve">Перераспределение    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C56787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C56787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C56787">
              <w:t>Образование из земель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079D0">
            <w:r>
              <w:t>76:08:090537:ЗУ7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965881">
              <w:t>Образование из земель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r>
              <w:t>76:08:090537:ЗУ8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525E27" w:rsidRDefault="00525E27" w:rsidP="00525E27">
            <w:r w:rsidRPr="00965881">
              <w:t>Образование из земель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r>
              <w:t>76:08:090537:ЗУ9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r>
              <w:t>Образование из земель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2241EA" w:rsidRDefault="00525E27" w:rsidP="00525E2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3</w:t>
            </w:r>
            <w:r>
              <w:rPr>
                <w:sz w:val="18"/>
                <w:szCs w:val="18"/>
              </w:rPr>
              <w:t>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r>
              <w:t>76:08:090537:ЗУ31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r>
              <w:t xml:space="preserve">Перераспределение    </w:t>
            </w:r>
          </w:p>
        </w:tc>
      </w:tr>
      <w:tr w:rsidR="00F74268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525E27" w:rsidRDefault="00525E27" w:rsidP="005079D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74268" w:rsidRPr="00375934" w:rsidRDefault="00F74268" w:rsidP="00525E27">
            <w:r>
              <w:t>76:08:090537:ЗУ</w:t>
            </w:r>
            <w:r w:rsidR="00525E27">
              <w:t>32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F74268" w:rsidRDefault="00F74268">
            <w:r w:rsidRPr="00965881">
              <w:t>Образование из земель</w:t>
            </w:r>
          </w:p>
        </w:tc>
      </w:tr>
      <w:tr w:rsidR="002241EA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241EA" w:rsidRPr="00525E27" w:rsidRDefault="002241EA" w:rsidP="00525E2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3</w:t>
            </w:r>
            <w:r w:rsidR="00525E27">
              <w:rPr>
                <w:sz w:val="18"/>
                <w:szCs w:val="18"/>
              </w:rPr>
              <w:t>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241EA" w:rsidRPr="00375934" w:rsidRDefault="002241EA" w:rsidP="00525E27">
            <w:r>
              <w:t>76:08:090537:ЗУ</w:t>
            </w:r>
            <w:r w:rsidR="00525E27">
              <w:t>33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241EA" w:rsidRPr="00375934" w:rsidRDefault="00F74268" w:rsidP="005079D0">
            <w:r>
              <w:t>Образование из земель</w:t>
            </w:r>
          </w:p>
        </w:tc>
      </w:tr>
      <w:tr w:rsidR="00525E27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2241EA" w:rsidRDefault="00525E27" w:rsidP="00525E2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3</w:t>
            </w:r>
            <w:r>
              <w:rPr>
                <w:sz w:val="18"/>
                <w:szCs w:val="18"/>
              </w:rPr>
              <w:t>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r>
              <w:t>76:08:090537:ЗУ34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r>
              <w:t>Образование из земель</w:t>
            </w:r>
          </w:p>
        </w:tc>
      </w:tr>
      <w:tr w:rsidR="00186C6E" w:rsidRPr="00375934" w:rsidTr="00681C18">
        <w:trPr>
          <w:trHeight w:val="397"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Pr="00375934">
              <w:rPr>
                <w:b/>
              </w:rPr>
              <w:t xml:space="preserve">. Метод определения координат характерных точек границ земельных участков </w:t>
            </w:r>
          </w:p>
        </w:tc>
      </w:tr>
      <w:tr w:rsidR="00186C6E" w:rsidRPr="00207076" w:rsidTr="00681C18">
        <w:trPr>
          <w:cantSplit/>
          <w:trHeight w:val="368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207076" w:rsidRDefault="00186C6E" w:rsidP="00681C18">
            <w:pPr>
              <w:jc w:val="center"/>
            </w:pPr>
            <w:r w:rsidRPr="00207076">
              <w:t>№ п/п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14A39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О</w:t>
            </w:r>
            <w:r w:rsidRPr="00314A39">
              <w:rPr>
                <w:sz w:val="20"/>
              </w:rPr>
              <w:t>бозначение земельного участка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207076" w:rsidRDefault="00186C6E" w:rsidP="00681C18">
            <w:pPr>
              <w:pStyle w:val="10"/>
              <w:jc w:val="center"/>
              <w:rPr>
                <w:sz w:val="20"/>
              </w:rPr>
            </w:pPr>
            <w:r w:rsidRPr="00207076">
              <w:rPr>
                <w:sz w:val="20"/>
              </w:rPr>
              <w:t>Метод определения координат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lastRenderedPageBreak/>
              <w:t>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76:08:090537:ЗУ19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76:08:090537:ЗУ29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76:08:090537:ЗУ30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r>
              <w:t>76:08:090537:ЗУ8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2241EA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241EA" w:rsidRPr="00375934" w:rsidRDefault="002241EA" w:rsidP="005079D0">
            <w:pPr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241EA" w:rsidRPr="00375934" w:rsidRDefault="002241EA" w:rsidP="005079D0">
            <w:r>
              <w:t>76:08:090537:ЗУ9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241EA" w:rsidRPr="00A9022B" w:rsidRDefault="002241EA" w:rsidP="005079D0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2241EA" w:rsidRDefault="00186C6E" w:rsidP="002241E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3</w:t>
            </w:r>
            <w:r w:rsidR="002241EA">
              <w:rPr>
                <w:sz w:val="18"/>
                <w:szCs w:val="18"/>
              </w:rPr>
              <w:t>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2241EA">
            <w:r>
              <w:t>76:08:090537:ЗУ</w:t>
            </w:r>
            <w:r w:rsidR="002241EA">
              <w:t>31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A9022B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525E27" w:rsidRDefault="00525E27" w:rsidP="00525E2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r>
              <w:t>76:08:090537:ЗУ32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A9022B" w:rsidRDefault="00525E27" w:rsidP="00525E27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525E27" w:rsidRDefault="00525E27" w:rsidP="00525E2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3</w:t>
            </w:r>
            <w:r>
              <w:rPr>
                <w:sz w:val="18"/>
                <w:szCs w:val="18"/>
              </w:rPr>
              <w:t>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r>
              <w:t>76:08:090537:ЗУ33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A9022B" w:rsidRDefault="00525E27" w:rsidP="00525E27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2241EA" w:rsidRDefault="00525E27" w:rsidP="00525E2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  <w:lang w:val="en-US"/>
              </w:rPr>
              <w:t>3</w:t>
            </w:r>
            <w:r>
              <w:rPr>
                <w:sz w:val="18"/>
                <w:szCs w:val="18"/>
              </w:rPr>
              <w:t>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r>
              <w:t>76:08:090537:ЗУ34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A9022B" w:rsidRDefault="00525E27" w:rsidP="00525E27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186C6E" w:rsidRPr="00375934" w:rsidTr="00681C18">
        <w:trPr>
          <w:cantSplit/>
          <w:trHeight w:val="368"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spacing w:line="360" w:lineRule="auto"/>
              <w:ind w:left="-142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Pr="00375934">
              <w:rPr>
                <w:b/>
              </w:rPr>
              <w:t>. Точность положения характерных точек границ земельных участков</w:t>
            </w:r>
          </w:p>
        </w:tc>
      </w:tr>
      <w:tr w:rsidR="00186C6E" w:rsidRPr="00207076" w:rsidTr="00681C18">
        <w:trPr>
          <w:cantSplit/>
          <w:trHeight w:val="255"/>
        </w:trPr>
        <w:tc>
          <w:tcPr>
            <w:tcW w:w="366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207076" w:rsidRDefault="00186C6E" w:rsidP="00681C18">
            <w:pPr>
              <w:jc w:val="center"/>
            </w:pPr>
            <w:r w:rsidRPr="00207076">
              <w:t>№ п/п</w:t>
            </w:r>
          </w:p>
        </w:tc>
        <w:tc>
          <w:tcPr>
            <w:tcW w:w="1913" w:type="pct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14A39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О</w:t>
            </w:r>
            <w:r w:rsidRPr="00314A39">
              <w:rPr>
                <w:sz w:val="20"/>
              </w:rPr>
              <w:t>бозначение земельного участка</w:t>
            </w:r>
          </w:p>
        </w:tc>
        <w:tc>
          <w:tcPr>
            <w:tcW w:w="2721" w:type="pct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207076" w:rsidRDefault="00186C6E" w:rsidP="00681C18">
            <w:pPr>
              <w:pStyle w:val="10"/>
              <w:jc w:val="center"/>
              <w:rPr>
                <w:sz w:val="20"/>
              </w:rPr>
            </w:pPr>
            <w:r w:rsidRPr="00207076">
              <w:rPr>
                <w:sz w:val="20"/>
              </w:rPr>
              <w:t>Формулы, примененные для расчета средней квадратической погрешности положения характерных точек границ (M</w:t>
            </w:r>
            <w:r w:rsidRPr="00207076">
              <w:rPr>
                <w:sz w:val="20"/>
                <w:vertAlign w:val="subscript"/>
              </w:rPr>
              <w:t>t</w:t>
            </w:r>
            <w:r w:rsidRPr="00207076">
              <w:rPr>
                <w:sz w:val="20"/>
              </w:rPr>
              <w:t>), м</w:t>
            </w:r>
          </w:p>
        </w:tc>
      </w:tr>
      <w:tr w:rsidR="00186C6E" w:rsidRPr="00207076" w:rsidTr="00681C18">
        <w:trPr>
          <w:cantSplit/>
          <w:trHeight w:val="255"/>
        </w:trPr>
        <w:tc>
          <w:tcPr>
            <w:tcW w:w="366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207076" w:rsidRDefault="00186C6E" w:rsidP="00681C18">
            <w:pPr>
              <w:jc w:val="center"/>
            </w:pPr>
          </w:p>
        </w:tc>
        <w:tc>
          <w:tcPr>
            <w:tcW w:w="1913" w:type="pct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207076" w:rsidRDefault="00186C6E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2721" w:type="pct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207076" w:rsidRDefault="00186C6E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76:08:090537:ЗУ19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76:08:090537:ЗУ29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76:08:090537:ЗУ30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76:08:090537:ЗУ7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995134" w:rsidRDefault="00525E27" w:rsidP="00525E27">
            <w:pPr>
              <w:jc w:val="center"/>
            </w:pPr>
            <w:r>
              <w:t>76:08:090537:ЗУ8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995134" w:rsidRDefault="00525E27" w:rsidP="00525E27">
            <w:pPr>
              <w:jc w:val="center"/>
            </w:pPr>
            <w:r>
              <w:t>Mt=1,0 с использованием ПО Панорама 11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995134" w:rsidRDefault="00525E27" w:rsidP="00525E27">
            <w:pPr>
              <w:jc w:val="center"/>
            </w:pPr>
            <w:r>
              <w:t>76:08:090537:ЗУ9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995134" w:rsidRDefault="00525E27" w:rsidP="00525E27">
            <w:pPr>
              <w:jc w:val="center"/>
            </w:pPr>
            <w:r>
              <w:t>Mt=1,0 с использованием ПО Панорама 11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995134" w:rsidRDefault="00525E27" w:rsidP="00525E27">
            <w:pPr>
              <w:jc w:val="center"/>
            </w:pPr>
            <w:r>
              <w:t>76:08:090537:ЗУ31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995134" w:rsidRDefault="00525E27" w:rsidP="00525E27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525E27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525E27">
            <w:pPr>
              <w:jc w:val="center"/>
            </w:pPr>
            <w:r>
              <w:t>76:08:090537:ЗУ</w:t>
            </w:r>
            <w:r w:rsidR="00525E27">
              <w:t>32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2241EA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241EA" w:rsidRPr="00375934" w:rsidRDefault="002241EA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="00525E27">
              <w:rPr>
                <w:sz w:val="18"/>
                <w:szCs w:val="18"/>
              </w:rPr>
              <w:t>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241EA" w:rsidRPr="00995134" w:rsidRDefault="002241EA" w:rsidP="00525E27">
            <w:pPr>
              <w:jc w:val="center"/>
            </w:pPr>
            <w:r>
              <w:t>76:08:090537:ЗУ</w:t>
            </w:r>
            <w:r w:rsidR="00525E27">
              <w:t>33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241EA" w:rsidRPr="00995134" w:rsidRDefault="002241EA" w:rsidP="005079D0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2241EA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  <w:r w:rsidR="00525E27">
              <w:rPr>
                <w:sz w:val="18"/>
                <w:szCs w:val="18"/>
              </w:rPr>
              <w:t>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525E27">
            <w:pPr>
              <w:jc w:val="center"/>
            </w:pPr>
            <w:r>
              <w:t>76:08:090537:ЗУ</w:t>
            </w:r>
            <w:r w:rsidR="002241EA">
              <w:t>3</w:t>
            </w:r>
            <w:r w:rsidR="00525E27">
              <w:t>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995134" w:rsidRDefault="00186C6E" w:rsidP="00681C18">
            <w:pPr>
              <w:jc w:val="center"/>
            </w:pPr>
            <w:r>
              <w:t>Mt=1,0 с использованием ПО Панорама 11</w:t>
            </w:r>
          </w:p>
        </w:tc>
      </w:tr>
      <w:tr w:rsidR="00186C6E" w:rsidRPr="00375934" w:rsidTr="00681C18">
        <w:trPr>
          <w:cantSplit/>
          <w:trHeight w:val="368"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Pr="00375934">
              <w:rPr>
                <w:b/>
              </w:rPr>
              <w:t>. Точность определения площади земельных участков</w:t>
            </w:r>
          </w:p>
        </w:tc>
      </w:tr>
      <w:tr w:rsidR="00186C6E" w:rsidRPr="00207076" w:rsidTr="00681C18">
        <w:trPr>
          <w:cantSplit/>
          <w:trHeight w:val="368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207076" w:rsidRDefault="00186C6E" w:rsidP="00681C18">
            <w:pPr>
              <w:jc w:val="center"/>
            </w:pPr>
            <w:r w:rsidRPr="00207076">
              <w:t>№ п/п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14A39" w:rsidRDefault="00186C6E" w:rsidP="00681C18">
            <w:pPr>
              <w:pStyle w:val="10"/>
              <w:jc w:val="center"/>
              <w:rPr>
                <w:sz w:val="20"/>
              </w:rPr>
            </w:pPr>
            <w:r>
              <w:rPr>
                <w:sz w:val="20"/>
              </w:rPr>
              <w:t>О</w:t>
            </w:r>
            <w:r w:rsidRPr="00314A39">
              <w:rPr>
                <w:sz w:val="20"/>
              </w:rPr>
              <w:t>бозначение земельного участка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207076" w:rsidRDefault="00186C6E" w:rsidP="00681C18">
            <w:pPr>
              <w:pStyle w:val="10"/>
              <w:jc w:val="center"/>
              <w:rPr>
                <w:sz w:val="20"/>
              </w:rPr>
            </w:pPr>
            <w:r w:rsidRPr="00207076">
              <w:rPr>
                <w:sz w:val="20"/>
              </w:rPr>
              <w:t>Площадь (P), м</w:t>
            </w:r>
            <w:r w:rsidRPr="00207076">
              <w:rPr>
                <w:sz w:val="20"/>
                <w:vertAlign w:val="superscript"/>
              </w:rPr>
              <w:t>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207076" w:rsidRDefault="00186C6E" w:rsidP="00681C18">
            <w:pPr>
              <w:pStyle w:val="10"/>
              <w:jc w:val="center"/>
              <w:rPr>
                <w:sz w:val="20"/>
              </w:rPr>
            </w:pPr>
            <w:r w:rsidRPr="00207076">
              <w:rPr>
                <w:sz w:val="20"/>
              </w:rPr>
              <w:t>Формулы, примененные для расчета предельно допустимой погрешности определения площади земельного участка (</w:t>
            </w:r>
            <w:r w:rsidRPr="00207076">
              <w:rPr>
                <w:sz w:val="20"/>
              </w:rPr>
              <w:sym w:font="Symbol" w:char="F044"/>
            </w:r>
            <w:r w:rsidRPr="00207076">
              <w:rPr>
                <w:sz w:val="20"/>
                <w:lang w:val="en-US"/>
              </w:rPr>
              <w:t>P</w:t>
            </w:r>
            <w:r w:rsidRPr="00207076">
              <w:rPr>
                <w:sz w:val="20"/>
              </w:rPr>
              <w:t>), м</w:t>
            </w:r>
            <w:r w:rsidRPr="00207076">
              <w:rPr>
                <w:sz w:val="20"/>
                <w:vertAlign w:val="superscript"/>
              </w:rPr>
              <w:t>2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5347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14300" cy="104775"/>
                  <wp:effectExtent l="0" t="0" r="0" b="9525"/>
                  <wp:docPr id="69" name="Рисунок 1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14300" cy="114300"/>
                  <wp:effectExtent l="0" t="0" r="0" b="0"/>
                  <wp:docPr id="2" name="Рисунок 2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5347 =256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76:08:090537:ЗУ10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335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14300" cy="104775"/>
                  <wp:effectExtent l="0" t="0" r="0" b="9525"/>
                  <wp:docPr id="3" name="Рисунок 3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14300" cy="114300"/>
                  <wp:effectExtent l="0" t="0" r="0" b="0"/>
                  <wp:docPr id="4" name="Рисунок 4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335 =64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76:08:090537:ЗУ11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14300" cy="104775"/>
                  <wp:effectExtent l="0" t="0" r="0" b="9525"/>
                  <wp:docPr id="5" name="Рисунок 5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14300" cy="114300"/>
                  <wp:effectExtent l="0" t="0" r="0" b="0"/>
                  <wp:docPr id="6" name="Рисунок 6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80 =31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76:08:090537:ЗУ12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247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95250" cy="95250"/>
                  <wp:effectExtent l="0" t="0" r="0" b="0"/>
                  <wp:docPr id="7" name="Рисунок 7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14300" cy="114300"/>
                  <wp:effectExtent l="0" t="0" r="0" b="0"/>
                  <wp:docPr id="8" name="Рисунок 8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247 =55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76:08:090537:ЗУ13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555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95250" cy="95250"/>
                  <wp:effectExtent l="0" t="0" r="0" b="0"/>
                  <wp:docPr id="9" name="Рисунок 9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114300" cy="114300"/>
                  <wp:effectExtent l="0" t="0" r="0" b="0"/>
                  <wp:docPr id="10" name="Рисунок 10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555 =82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76:08:090537:ЗУ14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2A0F2C10">
                  <wp:extent cx="114300" cy="104775"/>
                  <wp:effectExtent l="0" t="0" r="0" b="9525"/>
                  <wp:docPr id="11" name="Рисунок 11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231A2493">
                  <wp:extent cx="114300" cy="114300"/>
                  <wp:effectExtent l="0" t="0" r="0" b="0"/>
                  <wp:docPr id="12" name="Рисунок 12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30 =19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76:08:090537:ЗУ15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2567FA3E">
                  <wp:extent cx="114300" cy="104775"/>
                  <wp:effectExtent l="0" t="0" r="0" b="9525"/>
                  <wp:docPr id="13" name="Рисунок 13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20F7E14F">
                  <wp:extent cx="114300" cy="114300"/>
                  <wp:effectExtent l="0" t="0" r="0" b="0"/>
                  <wp:docPr id="14" name="Рисунок 14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30 =19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76:08:090537:ЗУ16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1C709778">
                  <wp:extent cx="114300" cy="104775"/>
                  <wp:effectExtent l="0" t="0" r="0" b="9525"/>
                  <wp:docPr id="15" name="Рисунок 15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266FA63F">
                  <wp:extent cx="114300" cy="114300"/>
                  <wp:effectExtent l="0" t="0" r="0" b="0"/>
                  <wp:docPr id="16" name="Рисунок 16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30 =19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76:08:090537:ЗУ17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196D9823">
                  <wp:extent cx="114300" cy="104775"/>
                  <wp:effectExtent l="0" t="0" r="0" b="9525"/>
                  <wp:docPr id="17" name="Рисунок 17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1C72447E">
                  <wp:extent cx="114300" cy="114300"/>
                  <wp:effectExtent l="0" t="0" r="0" b="0"/>
                  <wp:docPr id="18" name="Рисунок 18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30 =19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76:08:090537:ЗУ18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5A9C238">
                  <wp:extent cx="114300" cy="104775"/>
                  <wp:effectExtent l="0" t="0" r="0" b="9525"/>
                  <wp:docPr id="19" name="Рисунок 19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6C8CBC87">
                  <wp:extent cx="114300" cy="114300"/>
                  <wp:effectExtent l="0" t="0" r="0" b="0"/>
                  <wp:docPr id="20" name="Рисунок 20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35 =21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76:08:090537:ЗУ19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3254157">
                  <wp:extent cx="114300" cy="104775"/>
                  <wp:effectExtent l="0" t="0" r="0" b="9525"/>
                  <wp:docPr id="21" name="Рисунок 21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27488EFB">
                  <wp:extent cx="114300" cy="114300"/>
                  <wp:effectExtent l="0" t="0" r="0" b="0"/>
                  <wp:docPr id="22" name="Рисунок 22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22 =16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860AC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4391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860AC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B563F5A">
                  <wp:extent cx="114300" cy="104775"/>
                  <wp:effectExtent l="0" t="0" r="0" b="9525"/>
                  <wp:docPr id="23" name="Рисунок 23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16C94A79">
                  <wp:extent cx="114300" cy="114300"/>
                  <wp:effectExtent l="0" t="0" r="0" b="0"/>
                  <wp:docPr id="24" name="Рисунок 24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60AC8">
              <w:rPr>
                <w:sz w:val="18"/>
                <w:szCs w:val="18"/>
              </w:rPr>
              <w:t>4391</w:t>
            </w:r>
            <w:r w:rsidR="00186C6E">
              <w:rPr>
                <w:sz w:val="18"/>
                <w:szCs w:val="18"/>
              </w:rPr>
              <w:t xml:space="preserve"> =2</w:t>
            </w:r>
            <w:r w:rsidR="00860AC8">
              <w:rPr>
                <w:sz w:val="18"/>
                <w:szCs w:val="18"/>
              </w:rPr>
              <w:t>32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76:08:090537:ЗУ20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189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86087F0">
                  <wp:extent cx="114300" cy="104775"/>
                  <wp:effectExtent l="0" t="0" r="0" b="9525"/>
                  <wp:docPr id="25" name="Рисунок 25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0A4BE5B2">
                  <wp:extent cx="114300" cy="114300"/>
                  <wp:effectExtent l="0" t="0" r="0" b="0"/>
                  <wp:docPr id="26" name="Рисунок 26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189 =48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76:08:090537:ЗУ21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2500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11364804">
                  <wp:extent cx="114300" cy="104775"/>
                  <wp:effectExtent l="0" t="0" r="0" b="9525"/>
                  <wp:docPr id="27" name="Рисунок 27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6A75826A">
                  <wp:extent cx="114300" cy="114300"/>
                  <wp:effectExtent l="0" t="0" r="0" b="0"/>
                  <wp:docPr id="28" name="Рисунок 28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2500 =175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76:08:090537:ЗУ22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323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A1BF56C">
                  <wp:extent cx="114300" cy="104775"/>
                  <wp:effectExtent l="0" t="0" r="0" b="9525"/>
                  <wp:docPr id="29" name="Рисунок 29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0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7DA3087F">
                  <wp:extent cx="95250" cy="95250"/>
                  <wp:effectExtent l="0" t="0" r="0" b="0"/>
                  <wp:docPr id="30" name="Рисунок 30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323 =63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76:08:090537:ЗУ23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274CC39">
                  <wp:extent cx="95250" cy="95250"/>
                  <wp:effectExtent l="0" t="0" r="0" b="0"/>
                  <wp:docPr id="31" name="Рисунок 31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15CB79A8">
                  <wp:extent cx="95250" cy="95250"/>
                  <wp:effectExtent l="0" t="0" r="0" b="0"/>
                  <wp:docPr id="32" name="Рисунок 32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362 =67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76:08:090537:ЗУ24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178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1E32F0C">
                  <wp:extent cx="95250" cy="95250"/>
                  <wp:effectExtent l="0" t="0" r="0" b="0"/>
                  <wp:docPr id="33" name="Рисунок 33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6390BB38">
                  <wp:extent cx="95250" cy="95250"/>
                  <wp:effectExtent l="0" t="0" r="0" b="0"/>
                  <wp:docPr id="34" name="Рисунок 34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178 =47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76:08:090537:ЗУ25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1322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ED5BD4C">
                  <wp:extent cx="95250" cy="95250"/>
                  <wp:effectExtent l="0" t="0" r="0" b="0"/>
                  <wp:docPr id="35" name="Рисунок 35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48CBEBB1">
                  <wp:extent cx="95250" cy="95250"/>
                  <wp:effectExtent l="0" t="0" r="0" b="0"/>
                  <wp:docPr id="36" name="Рисунок 36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1322 =127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19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76:08:090537:ЗУ26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385E9B6A">
                  <wp:extent cx="95250" cy="95250"/>
                  <wp:effectExtent l="0" t="0" r="0" b="0"/>
                  <wp:docPr id="37" name="Рисунок 37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207D0CEC">
                  <wp:extent cx="95250" cy="95250"/>
                  <wp:effectExtent l="0" t="0" r="0" b="0"/>
                  <wp:docPr id="38" name="Рисунок 38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602 =86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76:08:090537:ЗУ27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1392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70D2CBD8">
                  <wp:extent cx="95250" cy="95250"/>
                  <wp:effectExtent l="0" t="0" r="0" b="0"/>
                  <wp:docPr id="39" name="Рисунок 39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61E3235D">
                  <wp:extent cx="95250" cy="95250"/>
                  <wp:effectExtent l="0" t="0" r="0" b="0"/>
                  <wp:docPr id="40" name="Рисунок 40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1392 =131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76:08:090537:ЗУ28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365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123BFC5F">
                  <wp:extent cx="95250" cy="95250"/>
                  <wp:effectExtent l="0" t="0" r="0" b="0"/>
                  <wp:docPr id="41" name="Рисунок 41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224D7180">
                  <wp:extent cx="95250" cy="95250"/>
                  <wp:effectExtent l="0" t="0" r="0" b="0"/>
                  <wp:docPr id="42" name="Рисунок 42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365 =67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76:08:090537:ЗУ29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534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4A38B96">
                  <wp:extent cx="95250" cy="95250"/>
                  <wp:effectExtent l="0" t="0" r="0" b="0"/>
                  <wp:docPr id="43" name="Рисунок 43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712EF353">
                  <wp:extent cx="95250" cy="95250"/>
                  <wp:effectExtent l="0" t="0" r="0" b="0"/>
                  <wp:docPr id="44" name="Рисунок 44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534 =81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76:08:090537:ЗУ3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843AE8B">
                  <wp:extent cx="95250" cy="95250"/>
                  <wp:effectExtent l="0" t="0" r="0" b="0"/>
                  <wp:docPr id="45" name="Рисунок 45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078BEFF4">
                  <wp:extent cx="95250" cy="95250"/>
                  <wp:effectExtent l="0" t="0" r="0" b="0"/>
                  <wp:docPr id="46" name="Рисунок 46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400 =70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76:08:090537:ЗУ30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1021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B8AB91A">
                  <wp:extent cx="95250" cy="95250"/>
                  <wp:effectExtent l="0" t="0" r="0" b="0"/>
                  <wp:docPr id="47" name="Рисунок 47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73EC031E">
                  <wp:extent cx="95250" cy="95250"/>
                  <wp:effectExtent l="0" t="0" r="0" b="0"/>
                  <wp:docPr id="48" name="Рисунок 48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1021 =112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76:08:090537:ЗУ4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335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282D749">
                  <wp:extent cx="95250" cy="95250"/>
                  <wp:effectExtent l="0" t="0" r="0" b="0"/>
                  <wp:docPr id="49" name="Рисунок 49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0089FEFD">
                  <wp:extent cx="95250" cy="95250"/>
                  <wp:effectExtent l="0" t="0" r="0" b="0"/>
                  <wp:docPr id="50" name="Рисунок 50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335 =64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76:08:090537:ЗУ5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974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2481737">
                  <wp:extent cx="95250" cy="95250"/>
                  <wp:effectExtent l="0" t="0" r="0" b="0"/>
                  <wp:docPr id="51" name="Рисунок 51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02AF8674">
                  <wp:extent cx="95250" cy="95250"/>
                  <wp:effectExtent l="0" t="0" r="0" b="0"/>
                  <wp:docPr id="52" name="Рисунок 52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974 =109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76:08:090537:ЗУ6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925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28126D1E">
                  <wp:extent cx="95250" cy="95250"/>
                  <wp:effectExtent l="0" t="0" r="0" b="0"/>
                  <wp:docPr id="53" name="Рисунок 53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65F0EF56">
                  <wp:extent cx="95250" cy="95250"/>
                  <wp:effectExtent l="0" t="0" r="0" b="0"/>
                  <wp:docPr id="54" name="Рисунок 54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925 =106</w:t>
            </w:r>
          </w:p>
        </w:tc>
      </w:tr>
      <w:tr w:rsidR="00186C6E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76:08:090537:ЗУ7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186C6E" w:rsidRPr="00375934" w:rsidRDefault="00186C6E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186C6E" w:rsidRPr="00375934" w:rsidRDefault="00045004" w:rsidP="00681C18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551C931">
                  <wp:extent cx="95250" cy="95250"/>
                  <wp:effectExtent l="0" t="0" r="0" b="0"/>
                  <wp:docPr id="55" name="Рисунок 55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6DA02FF8">
                  <wp:extent cx="95250" cy="95250"/>
                  <wp:effectExtent l="0" t="0" r="0" b="0"/>
                  <wp:docPr id="56" name="Рисунок 56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86C6E">
              <w:rPr>
                <w:sz w:val="18"/>
                <w:szCs w:val="18"/>
              </w:rPr>
              <w:t>580 =84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76:08:090537:ЗУ8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1410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045004" w:rsidP="00525E2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95250" cy="95250"/>
                  <wp:effectExtent l="0" t="0" r="0" b="0"/>
                  <wp:docPr id="57" name="Рисунок 57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E27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95250" cy="95250"/>
                  <wp:effectExtent l="0" t="0" r="0" b="0"/>
                  <wp:docPr id="58" name="Рисунок 58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E27">
              <w:rPr>
                <w:sz w:val="18"/>
                <w:szCs w:val="18"/>
              </w:rPr>
              <w:t>1410 =131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76:08:090537:ЗУ9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045004" w:rsidP="00525E2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95250" cy="95250"/>
                  <wp:effectExtent l="0" t="0" r="0" b="0"/>
                  <wp:docPr id="59" name="Рисунок 59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E27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95250" cy="95250"/>
                  <wp:effectExtent l="0" t="0" r="0" b="0"/>
                  <wp:docPr id="60" name="Рисунок 60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E27">
              <w:rPr>
                <w:sz w:val="18"/>
                <w:szCs w:val="18"/>
              </w:rPr>
              <w:t>442 =74</w:t>
            </w:r>
          </w:p>
        </w:tc>
      </w:tr>
      <w:tr w:rsidR="00525E27" w:rsidRPr="00375934" w:rsidTr="00525E27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76:08:090537:ЗУ31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525E27" w:rsidRPr="00375934" w:rsidRDefault="00525E27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1562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25E27" w:rsidRPr="00375934" w:rsidRDefault="00045004" w:rsidP="00525E2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95250" cy="95250"/>
                  <wp:effectExtent l="0" t="0" r="0" b="0"/>
                  <wp:docPr id="61" name="Рисунок 61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E27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>
                  <wp:extent cx="95250" cy="95250"/>
                  <wp:effectExtent l="0" t="0" r="0" b="0"/>
                  <wp:docPr id="62" name="Рисунок 62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E27">
              <w:rPr>
                <w:sz w:val="18"/>
                <w:szCs w:val="18"/>
              </w:rPr>
              <w:t>1562 =138</w:t>
            </w:r>
          </w:p>
        </w:tc>
      </w:tr>
      <w:tr w:rsidR="007D05D8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D05D8" w:rsidRPr="00375934" w:rsidRDefault="007D05D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D05D8" w:rsidRPr="00375934" w:rsidRDefault="007D05D8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76:08:090537:ЗУ32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7D05D8" w:rsidRPr="00375934" w:rsidRDefault="007D05D8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D05D8" w:rsidRPr="00375934" w:rsidRDefault="00045004" w:rsidP="007A2392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76DBDFC7">
                  <wp:extent cx="95250" cy="95250"/>
                  <wp:effectExtent l="0" t="0" r="0" b="0"/>
                  <wp:docPr id="63" name="Рисунок 63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D05D8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6C24DE56">
                  <wp:extent cx="95250" cy="95250"/>
                  <wp:effectExtent l="0" t="0" r="0" b="0"/>
                  <wp:docPr id="64" name="Рисунок 64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D05D8">
              <w:rPr>
                <w:sz w:val="18"/>
                <w:szCs w:val="18"/>
              </w:rPr>
              <w:t>100 =35</w:t>
            </w:r>
          </w:p>
        </w:tc>
      </w:tr>
      <w:tr w:rsidR="007D05D8" w:rsidRPr="00375934" w:rsidTr="005079D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D05D8" w:rsidRPr="00375934" w:rsidRDefault="007D05D8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D05D8" w:rsidRPr="00375934" w:rsidRDefault="007D05D8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76:08:090537:ЗУ33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7D05D8" w:rsidRPr="00375934" w:rsidRDefault="007D05D8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D05D8" w:rsidRPr="00375934" w:rsidRDefault="00045004" w:rsidP="007A2392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D565D69">
                  <wp:extent cx="95250" cy="95250"/>
                  <wp:effectExtent l="0" t="0" r="0" b="0"/>
                  <wp:docPr id="65" name="Рисунок 65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D05D8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254A7251">
                  <wp:extent cx="95250" cy="95250"/>
                  <wp:effectExtent l="0" t="0" r="0" b="0"/>
                  <wp:docPr id="66" name="Рисунок 66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D05D8">
              <w:rPr>
                <w:sz w:val="18"/>
                <w:szCs w:val="18"/>
              </w:rPr>
              <w:t>101 =35</w:t>
            </w:r>
          </w:p>
        </w:tc>
      </w:tr>
      <w:tr w:rsidR="007D05D8" w:rsidRPr="00375934" w:rsidTr="00681C18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D05D8" w:rsidRPr="00375934" w:rsidRDefault="007D05D8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D05D8" w:rsidRPr="00375934" w:rsidRDefault="007D05D8" w:rsidP="00525E2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76:08:090537:ЗУ34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7D05D8" w:rsidRPr="00375934" w:rsidRDefault="007D05D8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D05D8" w:rsidRPr="00375934" w:rsidRDefault="00045004" w:rsidP="007A2392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25BD68B8">
                  <wp:extent cx="95250" cy="95250"/>
                  <wp:effectExtent l="0" t="0" r="0" b="0"/>
                  <wp:docPr id="67" name="Рисунок 67" descr="DEL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DELT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D05D8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drawing>
                <wp:inline distT="0" distB="0" distL="0" distR="0" wp14:anchorId="6E6718E2">
                  <wp:extent cx="95250" cy="95250"/>
                  <wp:effectExtent l="0" t="0" r="0" b="0"/>
                  <wp:docPr id="68" name="Рисунок 68" descr="SQ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SQ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D05D8">
              <w:rPr>
                <w:sz w:val="18"/>
                <w:szCs w:val="18"/>
              </w:rPr>
              <w:t>100 =35</w:t>
            </w:r>
          </w:p>
        </w:tc>
      </w:tr>
    </w:tbl>
    <w:p w:rsidR="00557123" w:rsidRDefault="00557123" w:rsidP="00681C18">
      <w:pPr>
        <w:pStyle w:val="10"/>
        <w:tabs>
          <w:tab w:val="left" w:pos="11340"/>
        </w:tabs>
        <w:ind w:right="2150"/>
        <w:rPr>
          <w:sz w:val="20"/>
        </w:rPr>
      </w:pPr>
    </w:p>
    <w:p w:rsidR="002241EA" w:rsidRDefault="00557123" w:rsidP="00681C18">
      <w:pPr>
        <w:pStyle w:val="10"/>
        <w:tabs>
          <w:tab w:val="left" w:pos="11340"/>
        </w:tabs>
        <w:ind w:right="2150"/>
        <w:rPr>
          <w:sz w:val="20"/>
        </w:rPr>
      </w:pPr>
      <w:r>
        <w:rPr>
          <w:sz w:val="20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2"/>
        <w:gridCol w:w="296"/>
        <w:gridCol w:w="549"/>
        <w:gridCol w:w="441"/>
        <w:gridCol w:w="1126"/>
        <w:gridCol w:w="1571"/>
        <w:gridCol w:w="847"/>
        <w:gridCol w:w="433"/>
        <w:gridCol w:w="1149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2241EA" w:rsidP="00681C18">
            <w:pPr>
              <w:jc w:val="center"/>
              <w:rPr>
                <w:sz w:val="24"/>
                <w:szCs w:val="24"/>
              </w:rPr>
            </w:pPr>
            <w:r>
              <w:lastRenderedPageBreak/>
              <w:br w:type="page"/>
            </w:r>
            <w:r w:rsidR="00681C18"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412047.61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1241358.71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412145.65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1241365.98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412150.60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1241366.76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412173.21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1241377.40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412184.52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1241389.29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412200.41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1241417.07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412229.15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1241466.13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412266.29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1241532.68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412298.87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1241568.95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412378.89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1241702.32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412364.20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1241710.42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412292.49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1241594.29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412203.24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1241435.86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412180.48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1241398.12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412168.50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1241382.40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412159.22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1241376.71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412145.74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1241373.12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412105.01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1241367.57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412047.30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1241361.82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412047.61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1241358.71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</w:t>
            </w:r>
          </w:p>
        </w:tc>
      </w:tr>
      <w:tr w:rsidR="00681C18" w:rsidRPr="003C7BFD" w:rsidTr="00EA4771">
        <w:trPr>
          <w:cantSplit/>
          <w:trHeight w:val="470"/>
        </w:trPr>
        <w:tc>
          <w:tcPr>
            <w:tcW w:w="959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5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EA4771">
        <w:trPr>
          <w:cantSplit/>
          <w:trHeight w:val="237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5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EA4771">
        <w:trPr>
          <w:cantSplit/>
          <w:trHeight w:val="211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98.31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5.01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24.99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16.41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32.00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56.86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76.21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48.75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155.53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16.78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136.48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181.84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44.07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lastRenderedPageBreak/>
              <w:t>н14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19.77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10.89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13.95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41.11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58.00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3.12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</w:t>
            </w:r>
          </w:p>
        </w:tc>
      </w:tr>
      <w:tr w:rsidR="00681C18" w:rsidRPr="00867AE2" w:rsidTr="00EA4771">
        <w:trPr>
          <w:cantSplit/>
          <w:trHeight w:val="368"/>
        </w:trPr>
        <w:tc>
          <w:tcPr>
            <w:tcW w:w="295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EA4771">
        <w:trPr>
          <w:cantSplit/>
          <w:trHeight w:val="213"/>
        </w:trPr>
        <w:tc>
          <w:tcPr>
            <w:tcW w:w="295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Земельные участки (территории) общего пользования 12.0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5347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256 кв.м</w:t>
            </w:r>
          </w:p>
        </w:tc>
      </w:tr>
    </w:tbl>
    <w:p w:rsidR="00EA4771" w:rsidRDefault="00EA4771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EA4771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2"/>
        <w:gridCol w:w="296"/>
        <w:gridCol w:w="549"/>
        <w:gridCol w:w="441"/>
        <w:gridCol w:w="1126"/>
        <w:gridCol w:w="1571"/>
        <w:gridCol w:w="847"/>
        <w:gridCol w:w="433"/>
        <w:gridCol w:w="1149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56474B" w:rsidP="00681C18">
            <w:pPr>
              <w:jc w:val="center"/>
              <w:rPr>
                <w:sz w:val="24"/>
                <w:szCs w:val="24"/>
              </w:rPr>
            </w:pPr>
            <w:r>
              <w:rPr>
                <w:caps/>
                <w:sz w:val="8"/>
                <w:szCs w:val="8"/>
              </w:rPr>
              <w:lastRenderedPageBreak/>
              <w:br w:type="page"/>
            </w:r>
            <w:r w:rsidR="00681C18"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76:08:090537:ЗУ10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412042.67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1241545.53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412042.77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1241564.15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412024.81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1241564.46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412024.11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1241546.46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412042.67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1241545.53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76:08:090537:ЗУ10</w:t>
            </w:r>
          </w:p>
        </w:tc>
      </w:tr>
      <w:tr w:rsidR="00681C18" w:rsidRPr="003C7BFD" w:rsidTr="00EA4771">
        <w:trPr>
          <w:cantSplit/>
          <w:trHeight w:val="470"/>
        </w:trPr>
        <w:tc>
          <w:tcPr>
            <w:tcW w:w="959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5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EA4771">
        <w:trPr>
          <w:cantSplit/>
          <w:trHeight w:val="237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5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EA4771">
        <w:trPr>
          <w:cantSplit/>
          <w:trHeight w:val="211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18.62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17.96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18.01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18.58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76:08:090537:ЗУ10</w:t>
            </w:r>
          </w:p>
        </w:tc>
      </w:tr>
      <w:tr w:rsidR="00681C18" w:rsidRPr="00867AE2" w:rsidTr="00EA4771">
        <w:trPr>
          <w:cantSplit/>
          <w:trHeight w:val="368"/>
        </w:trPr>
        <w:tc>
          <w:tcPr>
            <w:tcW w:w="295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EA4771">
        <w:trPr>
          <w:cantSplit/>
          <w:trHeight w:val="213"/>
        </w:trPr>
        <w:tc>
          <w:tcPr>
            <w:tcW w:w="295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30D6C">
            <w:r>
              <w:t xml:space="preserve">Ведение </w:t>
            </w:r>
            <w:r w:rsidR="00630D6C">
              <w:t>садовод</w:t>
            </w:r>
            <w:r>
              <w:t>ства 13.1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335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64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56474B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76:08:090537:ЗУ11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412062.26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1241499.23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412062.12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1241508.95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412054.64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1241509.48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412054.57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1241499.92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412055.93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1241498.10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412062.26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1241499.23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76:08:090537:ЗУ11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56474B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56474B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9.72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7.51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9.56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2.27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6.43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76:08:090537:ЗУ11</w:t>
            </w:r>
          </w:p>
        </w:tc>
      </w:tr>
      <w:tr w:rsidR="00681C18" w:rsidRPr="00867AE2" w:rsidTr="0056474B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56474B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30D6C" w:rsidP="00681C18">
            <w:r>
              <w:t>Ведение садоводства 13.1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30D6C" w:rsidP="00630D6C">
            <w:pPr>
              <w:jc w:val="center"/>
            </w:pPr>
            <w:r>
              <w:t>100</w:t>
            </w:r>
            <w:r w:rsidR="00681C18">
              <w:rPr>
                <w:lang w:val="en-US"/>
              </w:rPr>
              <w:t xml:space="preserve"> кв.м</w:t>
            </w:r>
            <w:r w:rsidR="00681C18" w:rsidRPr="0071369C">
              <w:rPr>
                <w:lang w:val="en-US"/>
              </w:rPr>
              <w:t xml:space="preserve">± </w:t>
            </w:r>
            <w:r w:rsidR="00681C18">
              <w:rPr>
                <w:lang w:val="en-US"/>
              </w:rPr>
              <w:t xml:space="preserve"> 31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56474B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76:08:090537:ЗУ12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412003.58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1241502.90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411998.70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1241494.76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412014.07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1241478.97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412022.32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1241487.98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412003.58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1241502.90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76:08:090537:ЗУ12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56474B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56474B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9.49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22.04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12.22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23.95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76:08:090537:ЗУ12</w:t>
            </w:r>
          </w:p>
        </w:tc>
      </w:tr>
      <w:tr w:rsidR="00681C18" w:rsidRPr="00867AE2" w:rsidTr="0056474B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56474B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30D6C" w:rsidP="00681C18">
            <w:r>
              <w:t>Ведение садоводства 13.1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247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55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56474B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76:08:090537:ЗУ13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412000.28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1241447.10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412015.24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1241470.41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412008.47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1241479.11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412004.19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1241485.10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411992.00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1241476.37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411986.39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1241471.21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412000.28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1241447.10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76:08:090537:ЗУ13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56474B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56474B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27.70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11.02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7.36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14.99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7.62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27.82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76:08:090537:ЗУ13</w:t>
            </w:r>
          </w:p>
        </w:tc>
      </w:tr>
      <w:tr w:rsidR="00681C18" w:rsidRPr="00867AE2" w:rsidTr="0056474B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56474B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555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82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681C18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</w:p>
    <w:p w:rsidR="00681C18" w:rsidRPr="00324EA6" w:rsidRDefault="0056474B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2"/>
        <w:gridCol w:w="296"/>
        <w:gridCol w:w="549"/>
        <w:gridCol w:w="441"/>
        <w:gridCol w:w="1126"/>
        <w:gridCol w:w="1571"/>
        <w:gridCol w:w="847"/>
        <w:gridCol w:w="433"/>
        <w:gridCol w:w="1149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76:08:090537:ЗУ14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412155.73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1241380.67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412161.77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1241381.38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412161.18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1241386.35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412155.14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1241385.64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412155.73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1241380.67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76:08:090537:ЗУ14</w:t>
            </w:r>
          </w:p>
        </w:tc>
      </w:tr>
      <w:tr w:rsidR="00681C18" w:rsidRPr="003C7BFD" w:rsidTr="00EA4771">
        <w:trPr>
          <w:cantSplit/>
          <w:trHeight w:val="470"/>
        </w:trPr>
        <w:tc>
          <w:tcPr>
            <w:tcW w:w="959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5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EA4771">
        <w:trPr>
          <w:cantSplit/>
          <w:trHeight w:val="237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5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EA4771">
        <w:trPr>
          <w:cantSplit/>
          <w:trHeight w:val="211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6.08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5.01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6.08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5.01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76:08:090537:ЗУ14</w:t>
            </w:r>
          </w:p>
        </w:tc>
      </w:tr>
      <w:tr w:rsidR="00681C18" w:rsidRPr="00867AE2" w:rsidTr="00EA4771">
        <w:trPr>
          <w:cantSplit/>
          <w:trHeight w:val="368"/>
        </w:trPr>
        <w:tc>
          <w:tcPr>
            <w:tcW w:w="295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EA4771">
        <w:trPr>
          <w:cantSplit/>
          <w:trHeight w:val="213"/>
        </w:trPr>
        <w:tc>
          <w:tcPr>
            <w:tcW w:w="295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Хранение автотранспорта 2.7.1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30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19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56474B" w:rsidP="00EA4771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76:08:090537:ЗУ15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412155.14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1241385.64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412161.18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1241386.35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412160.60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1241391.32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412154.56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1241390.61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412155.14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1241385.64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76:08:090537:ЗУ15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56474B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56474B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76:08:090537:ЗУ15</w:t>
            </w:r>
          </w:p>
        </w:tc>
      </w:tr>
      <w:tr w:rsidR="00681C18" w:rsidRPr="00867AE2" w:rsidTr="0056474B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56474B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Хранение автотранспорта 2.7.1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30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19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681C18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</w:p>
    <w:p w:rsidR="00681C18" w:rsidRDefault="0056474B" w:rsidP="00EA4771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76:08:090537:ЗУ16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412154.56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1241390.61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412160.60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1241391.32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412160.01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1241396.30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412153.97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1241395.59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412154.56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1241390.61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76:08:090537:ЗУ16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56474B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56474B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76:08:090537:ЗУ16</w:t>
            </w:r>
          </w:p>
        </w:tc>
      </w:tr>
      <w:tr w:rsidR="00681C18" w:rsidRPr="00867AE2" w:rsidTr="0056474B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56474B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Хранение автотранспорта 2.7.1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30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19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56474B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76:08:090537:ЗУ17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412160.01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1241396.30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412159.42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1241401.26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412153.39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1241400.55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412153.97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1241395.59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412160.01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1241396.30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76:08:090537:ЗУ17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56474B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56474B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76:08:090537:ЗУ17</w:t>
            </w:r>
          </w:p>
        </w:tc>
      </w:tr>
      <w:tr w:rsidR="00681C18" w:rsidRPr="00867AE2" w:rsidTr="0056474B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56474B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Хранение автотранспорта 2.7.1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30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19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56474B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76:08:090537:ЗУ18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411947.52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1241560.48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411951.82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1241567.08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411948.05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1241569.54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411943.74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1241562.94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411947.52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1241560.48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76:08:090537:ЗУ18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56474B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56474B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7.87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4.51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7.87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4.51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76:08:090537:ЗУ18</w:t>
            </w:r>
          </w:p>
        </w:tc>
      </w:tr>
      <w:tr w:rsidR="00681C18" w:rsidRPr="00867AE2" w:rsidTr="0056474B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56474B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Хранение автотранспорта 2.7.1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35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21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56474B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76:08:090537:ЗУ19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411985.91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1241597.03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411986.31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1241603.36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411982.82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1241603.58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411982.41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1241597.25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411985.91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1241597.03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76:08:090537:ЗУ19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56474B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56474B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6.34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3.50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6.34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3.50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76:08:090537:ЗУ19</w:t>
            </w:r>
          </w:p>
        </w:tc>
      </w:tr>
      <w:tr w:rsidR="00681C18" w:rsidRPr="00867AE2" w:rsidTr="0056474B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56474B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Коммунальное обслуживание 3.1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22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16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56474B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412052.35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1241362.32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412051.67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1241373.61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412051.25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1241397.52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412041.88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1241406.19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412023.93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1241425.37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412000.28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1241447.10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411981.15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1241464.17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411842.96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1241565.18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411802.50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1241594.51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411774.39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1241616.19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411771.19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1241618.45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411766.18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1241613.24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411829.31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1241569.42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411838.56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1241555.69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411936.16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1241481.92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411995.74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1241437.63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412039.53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1241390.83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412045.81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1241376.63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412047.30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1241361.82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412052.35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1241362.32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56474B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56474B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11.31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23.92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12.76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26.27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32.12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25.64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171.17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49.97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35.50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3.92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7.23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76.85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16.56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lastRenderedPageBreak/>
              <w:t>н14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122.34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74.24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64.09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15.53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14.89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6474B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</w:t>
            </w:r>
          </w:p>
        </w:tc>
      </w:tr>
      <w:tr w:rsidR="00681C18" w:rsidRPr="00867AE2" w:rsidTr="0056474B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56474B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Земельные участки (территории) общего пользования 12.0</w:t>
            </w:r>
          </w:p>
        </w:tc>
      </w:tr>
      <w:tr w:rsidR="00681C18" w:rsidRPr="00144965" w:rsidTr="0056474B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860AC8">
            <w:pPr>
              <w:jc w:val="center"/>
            </w:pPr>
            <w:r>
              <w:rPr>
                <w:lang w:val="en-US"/>
              </w:rPr>
              <w:t>4</w:t>
            </w:r>
            <w:r w:rsidR="00860AC8">
              <w:t>391</w:t>
            </w:r>
            <w:r>
              <w:rPr>
                <w:lang w:val="en-US"/>
              </w:rPr>
              <w:t xml:space="preserve">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2</w:t>
            </w:r>
            <w:r w:rsidR="00860AC8">
              <w:t>32</w:t>
            </w:r>
            <w:r>
              <w:rPr>
                <w:lang w:val="en-US"/>
              </w:rPr>
              <w:t xml:space="preserve">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BB416A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76:08:090537:ЗУ20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412053.05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1241400.04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412072.76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1241401.87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412072.71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1241402.66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412071.58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1241411.47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412054.29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1241410.80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412053.05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1241400.04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76:08:090537:ЗУ20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19.79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0.79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8.88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17.30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10.83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76:08:090537:ЗУ20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30D6C" w:rsidP="00681C18">
            <w:r>
              <w:t>Ведение садоводства 13.1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189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48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BB416A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76:08:090537:ЗУ21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412272.54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1241623.25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412309.06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1241690.14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412280.26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1241705.86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412243.75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1241638.97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412272.54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1241623.25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76:08:090537:ЗУ21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76.21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32.81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76.21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32.80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76:08:090537:ЗУ21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2500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175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BB416A" w:rsidP="00EA4771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76:08:090537:ЗУ22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412142.13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1241407.75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412140.14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1241423.47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412118.67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1241419.39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412121.13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1241405.33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412142.13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1241407.75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76:08:090537:ЗУ22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15.85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21.85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14.27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21.14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76:08:090537:ЗУ22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30D6C" w:rsidP="00681C18">
            <w:r>
              <w:t>Ведение садоводства 13.1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323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63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BB416A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76:08:090537:ЗУ23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412121.13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1241405.33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412118.67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1241419.39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412099.47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1241415.57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412098.12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1241414.21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412097.03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1241407.45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412092.90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1241400.36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412093.60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1241395.16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412099.80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1241396.61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412101.17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1241397.54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412100.71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1241401.60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412102.11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1241403.05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412121.13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1241405.33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76:08:090537:ЗУ23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14.27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19.58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1.92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6.85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8.21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5.25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6.36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1.65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4.09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2.02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19.16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76:08:090537:ЗУ23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lastRenderedPageBreak/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30D6C" w:rsidP="00681C18">
            <w:r>
              <w:t>Ведение садоводства 13.1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362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67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BB416A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2"/>
        <w:gridCol w:w="296"/>
        <w:gridCol w:w="549"/>
        <w:gridCol w:w="441"/>
        <w:gridCol w:w="1126"/>
        <w:gridCol w:w="1571"/>
        <w:gridCol w:w="847"/>
        <w:gridCol w:w="433"/>
        <w:gridCol w:w="1149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76:08:090537:ЗУ24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412001.16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1241482.93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411992.48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1241492.69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411984.91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1241485.72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411986.39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1241471.21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411992.00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1241476.37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412001.16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1241482.93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76:08:090537:ЗУ24</w:t>
            </w:r>
          </w:p>
        </w:tc>
      </w:tr>
      <w:tr w:rsidR="00681C18" w:rsidRPr="003C7BFD" w:rsidTr="00EA4771">
        <w:trPr>
          <w:cantSplit/>
          <w:trHeight w:val="470"/>
        </w:trPr>
        <w:tc>
          <w:tcPr>
            <w:tcW w:w="959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5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EA4771">
        <w:trPr>
          <w:cantSplit/>
          <w:trHeight w:val="237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5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EA4771">
        <w:trPr>
          <w:cantSplit/>
          <w:trHeight w:val="211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13.06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10.28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14.59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7.62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48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11.26</w:t>
            </w:r>
          </w:p>
        </w:tc>
        <w:tc>
          <w:tcPr>
            <w:tcW w:w="1985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76:08:090537:ЗУ24</w:t>
            </w:r>
          </w:p>
        </w:tc>
      </w:tr>
      <w:tr w:rsidR="00681C18" w:rsidRPr="00867AE2" w:rsidTr="00EA4771">
        <w:trPr>
          <w:cantSplit/>
          <w:trHeight w:val="368"/>
        </w:trPr>
        <w:tc>
          <w:tcPr>
            <w:tcW w:w="295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EA4771">
        <w:trPr>
          <w:cantSplit/>
          <w:trHeight w:val="213"/>
        </w:trPr>
        <w:tc>
          <w:tcPr>
            <w:tcW w:w="295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Водные объекты 11.0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5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9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178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47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BB416A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76:08:090537:ЗУ25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412119.23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1241517.36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412120.78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1241528.63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412113.23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1241529.01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412047.23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1241532.71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412047.26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1241514.43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412050.09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1241509.50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412062.12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1241508.95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412119.23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1241517.36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76:08:090537:ЗУ25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11.38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7.56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66.10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18.28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5.68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12.05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57.72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76:08:090537:ЗУ25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1322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127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BB416A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76:08:090537:ЗУ26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412172.08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1241575.77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412177.79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1241603.20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412157.15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1241609.16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412150.91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1241582.62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412172.08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1241575.77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76:08:090537:ЗУ26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28.02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21.48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27.26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22.25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76:08:090537:ЗУ26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602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86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BB416A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5"/>
        <w:gridCol w:w="296"/>
        <w:gridCol w:w="546"/>
        <w:gridCol w:w="445"/>
        <w:gridCol w:w="1122"/>
        <w:gridCol w:w="1571"/>
        <w:gridCol w:w="851"/>
        <w:gridCol w:w="433"/>
        <w:gridCol w:w="1145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76:08:090537:ЗУ27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412140.78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1241374.31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412140.09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1241380.68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412144.97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1241381.20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412142.13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1241407.75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412121.13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1241405.33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412102.11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1241403.05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412100.71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1241401.60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412101.17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1241397.54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412099.80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1241396.61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412103.16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1241369.49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412140.78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1241374.31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76:08:090537:ЗУ27</w:t>
            </w:r>
          </w:p>
        </w:tc>
      </w:tr>
      <w:tr w:rsidR="00681C18" w:rsidRPr="003C7BFD" w:rsidTr="00BB416A">
        <w:trPr>
          <w:cantSplit/>
          <w:trHeight w:val="470"/>
        </w:trPr>
        <w:tc>
          <w:tcPr>
            <w:tcW w:w="961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3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3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6.41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4.91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26.70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21.14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19.16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2.02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4.09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1.65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27.33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37.93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76:08:090537:ЗУ27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7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lang w:val="en-US"/>
              </w:rPr>
            </w:pPr>
            <w:r w:rsidRPr="00681C18">
              <w:t xml:space="preserve">Ярославская обл., Некоузский р-н, Волжский с/о, п. Волга, севернее ул. </w:t>
            </w:r>
            <w:r>
              <w:rPr>
                <w:lang w:val="en-US"/>
              </w:rPr>
              <w:t>Орджоникидзе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1392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131 кв.м</w:t>
            </w:r>
          </w:p>
        </w:tc>
      </w:tr>
    </w:tbl>
    <w:p w:rsidR="00681C18" w:rsidRDefault="00681C18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76:08:090537:ЗУ28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412102.92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1241370.85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412099.80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1241396.61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412088.97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1241394.08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412090.76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1241383.64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412084.16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1241382.67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412085.80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1241369.17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412091.30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1241369.96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412091.53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1241368.81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412102.92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1241370.85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76:08:090537:ЗУ28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25.95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11.12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10.59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6.67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13.60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5.56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1.17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11.57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76:08:090537:ЗУ28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р-н Некоузский, п Волга, ул Орджоникидзе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30D6C" w:rsidP="00681C18">
            <w:r>
              <w:t>Ведение садоводства 13.1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365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67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681C18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76:08:090537:ЗУ29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412140.14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1241423.47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412139.12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1241428.68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412139.52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1241430.75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412138.50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1241436.34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412098.10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1241428.73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412099.31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1241422.57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412099.47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1241415.57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412118.67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1241419.39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412140.14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1241423.47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76:08:090537:ЗУ29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5.31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2.12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5.68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41.11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6.27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19.58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21.85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76:08:090537:ЗУ29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152750, Ярославская обл, Некоузский р-н, п Волга, ул Орджоникидзе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534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81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681C18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76:08:090537:ЗУ3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412231.43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1241562.10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412236.87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1241577.75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412216.85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1241583.54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412211.73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1241563.91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412223.96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1241559.75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412231.43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1241562.10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76:08:090537:ЗУ3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16.57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20.84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20.29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12.92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7.83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76:08:090537:ЗУ3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400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70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BB416A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76:08:090537:ЗУ30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412138.50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1241436.34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412134.50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1241453.01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412130.70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1241461.54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412123.33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1241460.22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412094.11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1241452.77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412097.62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1241430.75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412098.10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1241428.73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412138.50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1241436.34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76:08:090537:ЗУ30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17.14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9.34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7.49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30.15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22.30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2.08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41.11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76:08:090537:ЗУ30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Некоузский район, п. Волга, ул. Орджоникидзе, северо-восточнее магазина "Акация"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1021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112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BB416A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5"/>
        <w:gridCol w:w="296"/>
        <w:gridCol w:w="546"/>
        <w:gridCol w:w="445"/>
        <w:gridCol w:w="1122"/>
        <w:gridCol w:w="1571"/>
        <w:gridCol w:w="851"/>
        <w:gridCol w:w="433"/>
        <w:gridCol w:w="1145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76:08:090537:ЗУ4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412186.91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1241539.21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412187.52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1241547.58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412184.67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1241548.43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412186.19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1241552.89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412168.15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1241558.74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412164.02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1241543.24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412165.68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1241541.70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412168.17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1241540.84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412177.74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1241539.18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412186.91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1241539.21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76:08:090537:ЗУ4</w:t>
            </w:r>
          </w:p>
        </w:tc>
      </w:tr>
      <w:tr w:rsidR="00681C18" w:rsidRPr="003C7BFD" w:rsidTr="00EA4771">
        <w:trPr>
          <w:cantSplit/>
          <w:trHeight w:val="470"/>
        </w:trPr>
        <w:tc>
          <w:tcPr>
            <w:tcW w:w="961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3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EA4771">
        <w:trPr>
          <w:cantSplit/>
          <w:trHeight w:val="237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3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B3075E" w:rsidTr="00EA4771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8.39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2.97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4.71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18.96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16.04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2.26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2.63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9.71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EA4771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9.17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76:08:090537:ЗУ4</w:t>
            </w:r>
          </w:p>
        </w:tc>
      </w:tr>
      <w:tr w:rsidR="00681C18" w:rsidRPr="00867AE2" w:rsidTr="00EA4771">
        <w:trPr>
          <w:cantSplit/>
          <w:trHeight w:val="368"/>
        </w:trPr>
        <w:tc>
          <w:tcPr>
            <w:tcW w:w="297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71369C" w:rsidRDefault="00630D6C" w:rsidP="00681C18">
            <w:r>
              <w:t>Ведение садоводства 13.1</w:t>
            </w:r>
          </w:p>
        </w:tc>
      </w:tr>
      <w:tr w:rsidR="00681C18" w:rsidRPr="00144965" w:rsidTr="00EA4771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335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64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681C18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76:08:090537:ЗУ5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412148.79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1241579.61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412151.93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1241590.10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412154.70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1241607.47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412154.62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1241610.06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412145.18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1241613.48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412139.37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1241614.37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412132.77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1241614.29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412120.78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1241617.59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412115.48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1241594.73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412131.43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1241589.78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412134.71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1241588.32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412134.23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1241584.88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412148.79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1241579.61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76:08:090537:ЗУ5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10.95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17.59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2.59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10.04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5.88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6.60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12.44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23.47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16.70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3.59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3.47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15.48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76:08:090537:ЗУ5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lastRenderedPageBreak/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974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109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BB416A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5"/>
        <w:gridCol w:w="296"/>
        <w:gridCol w:w="546"/>
        <w:gridCol w:w="445"/>
        <w:gridCol w:w="1122"/>
        <w:gridCol w:w="1571"/>
        <w:gridCol w:w="851"/>
        <w:gridCol w:w="433"/>
        <w:gridCol w:w="1145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76:08:090537:ЗУ6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412162.39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1241525.55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412161.38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1241539.52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412115.85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1241542.78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412115.21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1241532.68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412113.54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1241531.14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412113.23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1241529.01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412120.78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1241528.63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412119.23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1241517.36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412137.75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1241517.87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412137.92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1241519.93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412162.39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1241525.55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76:08:090537:ЗУ6</w:t>
            </w:r>
          </w:p>
        </w:tc>
      </w:tr>
      <w:tr w:rsidR="00681C18" w:rsidRPr="003C7BFD" w:rsidTr="00BB416A">
        <w:trPr>
          <w:cantSplit/>
          <w:trHeight w:val="470"/>
        </w:trPr>
        <w:tc>
          <w:tcPr>
            <w:tcW w:w="961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3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3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14.01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45.65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10.12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2.27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2.15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7.56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11.38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18.53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2.07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25.11</w:t>
            </w:r>
          </w:p>
        </w:tc>
        <w:tc>
          <w:tcPr>
            <w:tcW w:w="1983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76:08:090537:ЗУ6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7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7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925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106 кв.м</w:t>
            </w:r>
          </w:p>
        </w:tc>
      </w:tr>
    </w:tbl>
    <w:p w:rsidR="00681C18" w:rsidRDefault="00681C18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76:08:090537:ЗУ7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681C18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412090.14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1241476.20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412092.32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1241476.33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412092.64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1241483.46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412089.99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1241497.29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412087.75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1241500.46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412080.07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1241497.93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412064.38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1241492.12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412064.75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1241474.32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412090.14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1241476.20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76:08:090537:ЗУ7</w:t>
            </w:r>
          </w:p>
        </w:tc>
      </w:tr>
      <w:tr w:rsidR="00681C18" w:rsidRPr="003C7BFD" w:rsidTr="00681C18">
        <w:trPr>
          <w:cantSplit/>
          <w:trHeight w:val="470"/>
        </w:trPr>
        <w:tc>
          <w:tcPr>
            <w:tcW w:w="958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6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3C7BFD" w:rsidTr="00BB416A">
        <w:trPr>
          <w:cantSplit/>
          <w:trHeight w:val="211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2.18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7.14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14.08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3.88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8.09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16.73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17.80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7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25.46</w:t>
            </w:r>
          </w:p>
        </w:tc>
        <w:tc>
          <w:tcPr>
            <w:tcW w:w="1986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76:08:090537:ЗУ7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4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4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10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580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84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Default="00681C18" w:rsidP="00681C18">
      <w:pPr>
        <w:pStyle w:val="10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4"/>
        <w:gridCol w:w="296"/>
        <w:gridCol w:w="547"/>
        <w:gridCol w:w="443"/>
        <w:gridCol w:w="1124"/>
        <w:gridCol w:w="1571"/>
        <w:gridCol w:w="849"/>
        <w:gridCol w:w="433"/>
        <w:gridCol w:w="1147"/>
        <w:gridCol w:w="2689"/>
      </w:tblGrid>
      <w:tr w:rsidR="00681C18" w:rsidTr="00681C18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681C18" w:rsidP="00681C18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681C18" w:rsidTr="00681C18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681C18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76:08:090537:ЗУ8</w:t>
            </w:r>
          </w:p>
        </w:tc>
      </w:tr>
      <w:tr w:rsidR="00681C18" w:rsidRPr="003C7BFD" w:rsidTr="00681C18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681C18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412118.19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1241463.97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412116.50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1241474.91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412121.23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1241475.51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412121.60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1241486.51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412114.63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1241487.43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412092.64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1241483.46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412092.32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1241476.33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412090.14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1241476.20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412064.75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1241474.32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412057.99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1241473.51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412059.06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1241452.27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412082.49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1241454.92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412083.60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1241453.58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412090.66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1241454.80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412093.68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1241455.50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412093.91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1241456.63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681C18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412118.19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1241463.97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76:08:090537:ЗУ8</w:t>
            </w:r>
          </w:p>
        </w:tc>
      </w:tr>
      <w:tr w:rsidR="00681C18" w:rsidRPr="003C7BFD" w:rsidTr="00BB416A">
        <w:trPr>
          <w:cantSplit/>
          <w:trHeight w:val="470"/>
        </w:trPr>
        <w:tc>
          <w:tcPr>
            <w:tcW w:w="960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4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BB416A">
        <w:trPr>
          <w:cantSplit/>
          <w:trHeight w:val="237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4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11.07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4.77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11.01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7.03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22.35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7.14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2.18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25.46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6.81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21.27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23.58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1.74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7.16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3.10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1.15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BB416A">
        <w:trPr>
          <w:cantSplit/>
          <w:trHeight w:val="295"/>
        </w:trPr>
        <w:tc>
          <w:tcPr>
            <w:tcW w:w="449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25.37</w:t>
            </w:r>
          </w:p>
        </w:tc>
        <w:tc>
          <w:tcPr>
            <w:tcW w:w="1984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681C18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lastRenderedPageBreak/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76:08:090537:ЗУ8</w:t>
            </w:r>
          </w:p>
        </w:tc>
      </w:tr>
      <w:tr w:rsidR="00681C18" w:rsidRPr="00867AE2" w:rsidTr="00BB416A">
        <w:trPr>
          <w:cantSplit/>
          <w:trHeight w:val="368"/>
        </w:trPr>
        <w:tc>
          <w:tcPr>
            <w:tcW w:w="296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8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867AE2" w:rsidTr="00BB416A">
        <w:trPr>
          <w:cantSplit/>
          <w:trHeight w:val="213"/>
        </w:trPr>
        <w:tc>
          <w:tcPr>
            <w:tcW w:w="296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8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6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08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6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08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6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08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BB416A">
        <w:trPr>
          <w:cantSplit/>
          <w:trHeight w:val="680"/>
        </w:trPr>
        <w:tc>
          <w:tcPr>
            <w:tcW w:w="296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7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8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1410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131 кв.м</w:t>
            </w:r>
          </w:p>
        </w:tc>
      </w:tr>
    </w:tbl>
    <w:p w:rsidR="00681C18" w:rsidRPr="00324EA6" w:rsidRDefault="00681C18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</w:p>
    <w:p w:rsidR="00681C18" w:rsidRPr="00324EA6" w:rsidRDefault="00EA4771" w:rsidP="00681C18">
      <w:pPr>
        <w:pStyle w:val="10"/>
        <w:tabs>
          <w:tab w:val="left" w:pos="11340"/>
        </w:tabs>
        <w:ind w:right="2150"/>
        <w:rPr>
          <w:caps/>
          <w:sz w:val="8"/>
          <w:szCs w:val="8"/>
        </w:rPr>
      </w:pPr>
      <w:r>
        <w:rPr>
          <w:caps/>
          <w:sz w:val="8"/>
          <w:szCs w:val="8"/>
        </w:rPr>
        <w:br w:type="page"/>
      </w: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5"/>
        <w:gridCol w:w="296"/>
        <w:gridCol w:w="546"/>
        <w:gridCol w:w="445"/>
        <w:gridCol w:w="1122"/>
        <w:gridCol w:w="1575"/>
        <w:gridCol w:w="849"/>
        <w:gridCol w:w="431"/>
        <w:gridCol w:w="1149"/>
        <w:gridCol w:w="2685"/>
      </w:tblGrid>
      <w:tr w:rsidR="00681C18" w:rsidTr="00557123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6817CF" w:rsidRDefault="00BB416A" w:rsidP="00681C18">
            <w:pPr>
              <w:jc w:val="center"/>
              <w:rPr>
                <w:sz w:val="24"/>
                <w:szCs w:val="24"/>
              </w:rPr>
            </w:pPr>
            <w:r>
              <w:rPr>
                <w:caps/>
                <w:sz w:val="8"/>
                <w:szCs w:val="8"/>
              </w:rPr>
              <w:lastRenderedPageBreak/>
              <w:br w:type="page"/>
            </w:r>
            <w:r w:rsidR="00681C18"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681C18" w:rsidTr="00557123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934E9E" w:rsidRDefault="00681C18" w:rsidP="00681C18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681C18" w:rsidRPr="00144965" w:rsidTr="00557123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681C18" w:rsidRPr="00144965" w:rsidTr="00557123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76:08:090537:ЗУ9</w:t>
            </w:r>
          </w:p>
        </w:tc>
      </w:tr>
      <w:tr w:rsidR="00681C18" w:rsidRPr="003C7BFD" w:rsidTr="00557E2D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4" w:type="pct"/>
            <w:gridSpan w:val="3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88" w:type="pct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681C18" w:rsidRPr="003C7BFD" w:rsidTr="00557E2D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88" w:type="pct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412096.45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1241413.90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412095.71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1241419.63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412098.18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1241420.46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412096.13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1241430.28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412097.62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1241430.75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412093.68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1241455.50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412090.66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1241454.80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412083.60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1241453.58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412085.92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1241426.60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412087.44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1241413.48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412096.45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1241413.90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681C18" w:rsidRPr="00B3075E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681C18" w:rsidRDefault="00681C18" w:rsidP="00681C18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557123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681C18" w:rsidRPr="00144965" w:rsidTr="00557123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76:08:090537:ЗУ9</w:t>
            </w:r>
          </w:p>
        </w:tc>
      </w:tr>
      <w:tr w:rsidR="00681C18" w:rsidRPr="003C7BFD" w:rsidTr="00557123">
        <w:trPr>
          <w:cantSplit/>
          <w:trHeight w:val="470"/>
        </w:trPr>
        <w:tc>
          <w:tcPr>
            <w:tcW w:w="962" w:type="pct"/>
            <w:gridSpan w:val="4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2" w:type="pct"/>
            <w:gridSpan w:val="2"/>
            <w:vMerge w:val="restart"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681C18" w:rsidRPr="003C7BFD" w:rsidTr="00557123">
        <w:trPr>
          <w:cantSplit/>
          <w:trHeight w:val="237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3C7BFD" w:rsidRDefault="00681C18" w:rsidP="00681C18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2" w:type="pct"/>
            <w:gridSpan w:val="2"/>
            <w:vMerge/>
            <w:shd w:val="clear" w:color="auto" w:fill="auto"/>
            <w:vAlign w:val="center"/>
          </w:tcPr>
          <w:p w:rsidR="00681C18" w:rsidRPr="003C7BFD" w:rsidRDefault="00681C18" w:rsidP="00681C18">
            <w:pPr>
              <w:pStyle w:val="10"/>
              <w:jc w:val="center"/>
              <w:rPr>
                <w:sz w:val="20"/>
              </w:rPr>
            </w:pPr>
          </w:p>
        </w:tc>
      </w:tr>
      <w:tr w:rsidR="00681C18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5.78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2.61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10.03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1.56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25.06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3.10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7.16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27.08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13.21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681C18" w:rsidRPr="00B3075E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9.02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681C18" w:rsidRDefault="00681C18" w:rsidP="00681C1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81C18" w:rsidRPr="00144965" w:rsidTr="00557123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681C18" w:rsidRPr="00144965" w:rsidRDefault="00681C18" w:rsidP="00681C18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681C18" w:rsidRPr="00144965" w:rsidTr="00557123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681C18" w:rsidRPr="00144965" w:rsidRDefault="00681C18" w:rsidP="00681C18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76:08:090537:ЗУ9</w:t>
            </w:r>
          </w:p>
        </w:tc>
      </w:tr>
      <w:tr w:rsidR="00681C18" w:rsidRPr="00867AE2" w:rsidTr="00557E2D">
        <w:trPr>
          <w:cantSplit/>
          <w:trHeight w:val="368"/>
        </w:trPr>
        <w:tc>
          <w:tcPr>
            <w:tcW w:w="297" w:type="pct"/>
            <w:shd w:val="clear" w:color="auto" w:fill="auto"/>
            <w:vAlign w:val="center"/>
          </w:tcPr>
          <w:p w:rsidR="00681C18" w:rsidRPr="00867AE2" w:rsidRDefault="00681C18" w:rsidP="00681C18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681C18" w:rsidRPr="00867AE2" w:rsidRDefault="00681C18" w:rsidP="00681C18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681C18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1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681C18" w:rsidRPr="00144965" w:rsidRDefault="00681C18" w:rsidP="00681C18">
            <w:r w:rsidRPr="00144965">
              <w:t xml:space="preserve">Адрес земельного участка 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681C18" w:rsidRPr="00681C18" w:rsidRDefault="00681C18" w:rsidP="00681C18">
            <w:r w:rsidRPr="00681C18">
              <w:t>Ярославская область,  Некоузский р-н, п.Волга</w:t>
            </w:r>
          </w:p>
        </w:tc>
      </w:tr>
      <w:tr w:rsidR="00681C18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 w:rsidRPr="00144965">
              <w:t>2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Категория земель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681C18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144965" w:rsidRDefault="00681C18" w:rsidP="00681C18">
            <w:pPr>
              <w:jc w:val="center"/>
            </w:pPr>
            <w:r>
              <w:t>3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681C18" w:rsidRPr="0071369C" w:rsidRDefault="00681C18" w:rsidP="00681C18">
            <w:r w:rsidRPr="0071369C">
              <w:t>Вид разрешенного использования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r>
              <w:t>Для ведения личного подсобного хозяйства (приусадебный земельный участок) 2.2</w:t>
            </w:r>
          </w:p>
        </w:tc>
      </w:tr>
      <w:tr w:rsidR="00681C18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t>4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681C18" w:rsidRPr="007E0E0F" w:rsidRDefault="00681C18" w:rsidP="00681C18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681C18" w:rsidRPr="0071369C" w:rsidRDefault="00681C18" w:rsidP="00681C18">
            <w:pPr>
              <w:jc w:val="center"/>
            </w:pPr>
            <w:r>
              <w:rPr>
                <w:lang w:val="en-US"/>
              </w:rPr>
              <w:t>442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74 кв.м</w:t>
            </w:r>
          </w:p>
        </w:tc>
      </w:tr>
      <w:tr w:rsidR="00EA4771" w:rsidTr="00557123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A4771" w:rsidRPr="006817CF" w:rsidRDefault="00EA4771" w:rsidP="005079D0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EA4771" w:rsidTr="00557123">
        <w:trPr>
          <w:trHeight w:val="292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A4771" w:rsidRPr="00934E9E" w:rsidRDefault="00EA4771" w:rsidP="005079D0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EA4771" w:rsidRPr="00144965" w:rsidTr="00557123">
        <w:trPr>
          <w:cantSplit/>
          <w:trHeight w:val="2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A4771" w:rsidRPr="00144965" w:rsidRDefault="00EA4771" w:rsidP="005079D0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EA4771" w:rsidRPr="00144965" w:rsidTr="00557123">
        <w:trPr>
          <w:cantSplit/>
          <w:trHeight w:val="31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A4771" w:rsidRPr="00144965" w:rsidRDefault="00EA4771" w:rsidP="005079D0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76:08:090537:ЗУ31</w:t>
            </w:r>
          </w:p>
        </w:tc>
      </w:tr>
      <w:tr w:rsidR="00EA4771" w:rsidRPr="003C7BFD" w:rsidTr="00557E2D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EA4771" w:rsidRPr="003C7BFD" w:rsidRDefault="00EA4771" w:rsidP="005079D0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4" w:type="pct"/>
            <w:gridSpan w:val="3"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88" w:type="pct"/>
            <w:vMerge w:val="restart"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EA4771" w:rsidRPr="003C7BFD" w:rsidTr="00557E2D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EA4771" w:rsidRPr="003C7BFD" w:rsidRDefault="00EA4771" w:rsidP="005079D0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88" w:type="pct"/>
            <w:vMerge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412026.24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1241422.90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412027.22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1241424.49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412041.37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1241445.38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412039.24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1241480.34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412031.20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1241487.09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412026.64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1241480.52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412019.41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1241482.55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412013.38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1241472.65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412015.24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1241470.41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412000.28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1241447.10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412023.93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1241425.37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412026.24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1241422.90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A4771" w:rsidRPr="00B3075E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A4771" w:rsidRDefault="00EA4771" w:rsidP="005079D0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144965" w:rsidTr="00557123">
        <w:trPr>
          <w:cantSplit/>
          <w:trHeight w:val="273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A4771" w:rsidRPr="00144965" w:rsidRDefault="00EA4771" w:rsidP="005079D0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EA4771" w:rsidRPr="00144965" w:rsidTr="00557123">
        <w:trPr>
          <w:cantSplit/>
          <w:trHeight w:val="192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A4771" w:rsidRPr="00144965" w:rsidRDefault="00EA4771" w:rsidP="005079D0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76:08:090537:ЗУ31</w:t>
            </w:r>
          </w:p>
        </w:tc>
      </w:tr>
      <w:tr w:rsidR="00EA4771" w:rsidRPr="003C7BFD" w:rsidTr="00557123">
        <w:trPr>
          <w:cantSplit/>
          <w:trHeight w:val="470"/>
        </w:trPr>
        <w:tc>
          <w:tcPr>
            <w:tcW w:w="962" w:type="pct"/>
            <w:gridSpan w:val="4"/>
            <w:shd w:val="clear" w:color="auto" w:fill="auto"/>
            <w:vAlign w:val="center"/>
          </w:tcPr>
          <w:p w:rsidR="00EA4771" w:rsidRPr="003C7BFD" w:rsidRDefault="00EA4771" w:rsidP="005079D0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2" w:type="pct"/>
            <w:gridSpan w:val="2"/>
            <w:vMerge w:val="restart"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EA4771" w:rsidRPr="003C7BFD" w:rsidTr="00557123">
        <w:trPr>
          <w:cantSplit/>
          <w:trHeight w:val="237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3C7BFD" w:rsidRDefault="00EA4771" w:rsidP="005079D0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3C7BFD" w:rsidRDefault="00EA4771" w:rsidP="005079D0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2" w:type="pct"/>
            <w:gridSpan w:val="2"/>
            <w:vMerge/>
            <w:shd w:val="clear" w:color="auto" w:fill="auto"/>
            <w:vAlign w:val="center"/>
          </w:tcPr>
          <w:p w:rsidR="00EA4771" w:rsidRPr="003C7BFD" w:rsidRDefault="00EA4771" w:rsidP="005079D0">
            <w:pPr>
              <w:pStyle w:val="10"/>
              <w:jc w:val="center"/>
              <w:rPr>
                <w:sz w:val="20"/>
              </w:rPr>
            </w:pP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1.87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25.23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35.02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10.50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8.00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7.51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11.59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2.91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27.70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32.12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B3075E" w:rsidTr="00557123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A4771" w:rsidRPr="00B3075E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3.38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A4771" w:rsidRDefault="00EA4771" w:rsidP="005079D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A4771" w:rsidRPr="00144965" w:rsidTr="00557123">
        <w:trPr>
          <w:cantSplit/>
          <w:trHeight w:val="185"/>
        </w:trPr>
        <w:tc>
          <w:tcPr>
            <w:tcW w:w="5000" w:type="pct"/>
            <w:gridSpan w:val="10"/>
            <w:shd w:val="clear" w:color="auto" w:fill="auto"/>
          </w:tcPr>
          <w:p w:rsidR="00EA4771" w:rsidRPr="00144965" w:rsidRDefault="00EA4771" w:rsidP="005079D0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EA4771" w:rsidRPr="00144965" w:rsidTr="00557123">
        <w:trPr>
          <w:cantSplit/>
          <w:trHeight w:val="231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A4771" w:rsidRPr="00144965" w:rsidRDefault="00EA4771" w:rsidP="005079D0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76:08:090537:ЗУ31</w:t>
            </w:r>
          </w:p>
        </w:tc>
      </w:tr>
      <w:tr w:rsidR="00EA4771" w:rsidRPr="00867AE2" w:rsidTr="00557E2D">
        <w:trPr>
          <w:cantSplit/>
          <w:trHeight w:val="368"/>
        </w:trPr>
        <w:tc>
          <w:tcPr>
            <w:tcW w:w="297" w:type="pct"/>
            <w:shd w:val="clear" w:color="auto" w:fill="auto"/>
            <w:vAlign w:val="center"/>
          </w:tcPr>
          <w:p w:rsidR="00EA4771" w:rsidRPr="00867AE2" w:rsidRDefault="00EA4771" w:rsidP="005079D0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EA4771" w:rsidRPr="00867AE2" w:rsidRDefault="00EA4771" w:rsidP="005079D0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EA4771" w:rsidRPr="00867AE2" w:rsidRDefault="00EA4771" w:rsidP="005079D0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EA4771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EA4771" w:rsidRPr="00144965" w:rsidRDefault="00EA4771" w:rsidP="005079D0">
            <w:pPr>
              <w:jc w:val="center"/>
            </w:pPr>
            <w:r w:rsidRPr="00144965">
              <w:t>1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EA4771" w:rsidRPr="00144965" w:rsidRDefault="00EA4771" w:rsidP="005079D0">
            <w:r w:rsidRPr="00144965">
              <w:t xml:space="preserve">Адрес земельного участка 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EA4771" w:rsidRPr="00EF2852" w:rsidRDefault="00EA4771" w:rsidP="005079D0">
            <w:r w:rsidRPr="00EF2852">
              <w:t>Ярославская область,  Некоузский р-н, п.Волга</w:t>
            </w:r>
          </w:p>
        </w:tc>
      </w:tr>
      <w:tr w:rsidR="00EA4771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EA4771" w:rsidRPr="00144965" w:rsidRDefault="00EA4771" w:rsidP="005079D0">
            <w:pPr>
              <w:jc w:val="center"/>
            </w:pPr>
            <w:r w:rsidRPr="00144965">
              <w:t>2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EA4771" w:rsidRPr="0071369C" w:rsidRDefault="00EA4771" w:rsidP="005079D0">
            <w:r w:rsidRPr="0071369C">
              <w:t>Категория земель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EA4771" w:rsidRPr="0071369C" w:rsidRDefault="00EA4771" w:rsidP="005079D0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EA4771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EA4771" w:rsidRPr="00144965" w:rsidRDefault="00EA4771" w:rsidP="005079D0">
            <w:pPr>
              <w:jc w:val="center"/>
            </w:pPr>
            <w:r>
              <w:t>3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EA4771" w:rsidRPr="0071369C" w:rsidRDefault="00EA4771" w:rsidP="005079D0">
            <w:r w:rsidRPr="0071369C">
              <w:t>Вид разрешенного использования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EA4771" w:rsidRPr="0071369C" w:rsidRDefault="00EA4771" w:rsidP="005079D0">
            <w:r>
              <w:t>Для ведения личного подсобного хозяйства (приусадебный земельный участок) 2.2</w:t>
            </w:r>
          </w:p>
        </w:tc>
      </w:tr>
      <w:tr w:rsidR="00EA4771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EA4771" w:rsidRPr="0071369C" w:rsidRDefault="00EA4771" w:rsidP="005079D0">
            <w:pPr>
              <w:jc w:val="center"/>
            </w:pPr>
            <w:r>
              <w:lastRenderedPageBreak/>
              <w:t>4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EA4771" w:rsidRPr="007E0E0F" w:rsidRDefault="00EA4771" w:rsidP="005079D0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EA4771" w:rsidRPr="0071369C" w:rsidRDefault="00EA4771" w:rsidP="005079D0">
            <w:pPr>
              <w:jc w:val="center"/>
            </w:pPr>
            <w:r>
              <w:rPr>
                <w:lang w:val="en-US"/>
              </w:rPr>
              <w:t>1562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138 кв.м</w:t>
            </w:r>
          </w:p>
        </w:tc>
      </w:tr>
      <w:tr w:rsidR="00557E2D" w:rsidTr="007A2392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557E2D" w:rsidRPr="006817CF" w:rsidRDefault="00557E2D" w:rsidP="007A2392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557E2D" w:rsidTr="007A2392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557E2D" w:rsidRPr="00934E9E" w:rsidRDefault="00557E2D" w:rsidP="007A2392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557E2D" w:rsidRPr="00144965" w:rsidTr="007A2392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557E2D" w:rsidRPr="00144965" w:rsidRDefault="00557E2D" w:rsidP="007A2392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557E2D" w:rsidRPr="00144965" w:rsidTr="007A2392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557E2D" w:rsidRPr="00557E2D" w:rsidRDefault="00557E2D" w:rsidP="00557E2D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</w:t>
            </w:r>
            <w:r>
              <w:rPr>
                <w:b/>
                <w:noProof/>
                <w:u w:val="single"/>
              </w:rPr>
              <w:t>32</w:t>
            </w:r>
          </w:p>
        </w:tc>
      </w:tr>
      <w:tr w:rsidR="00557E2D" w:rsidRPr="003C7BFD" w:rsidTr="00557E2D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557E2D" w:rsidRPr="003C7BFD" w:rsidRDefault="00557E2D" w:rsidP="007A2392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4" w:type="pct"/>
            <w:gridSpan w:val="3"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88" w:type="pct"/>
            <w:vMerge w:val="restart"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557E2D" w:rsidRPr="003C7BFD" w:rsidTr="00557E2D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557E2D" w:rsidRPr="003C7BFD" w:rsidRDefault="00557E2D" w:rsidP="007A2392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88" w:type="pct"/>
            <w:vMerge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</w:p>
        </w:tc>
      </w:tr>
      <w:tr w:rsidR="00557E2D" w:rsidRPr="003C7BFD" w:rsidTr="00557E2D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557E2D" w:rsidRPr="003C7BFD" w:rsidRDefault="00557E2D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557E2D" w:rsidRPr="003C7BFD" w:rsidRDefault="00557E2D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557E2D" w:rsidRPr="003C7BFD" w:rsidRDefault="00557E2D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557E2D" w:rsidRPr="003C7BFD" w:rsidRDefault="00557E2D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557E2D" w:rsidRPr="003C7BFD" w:rsidRDefault="00557E2D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412161.31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1241401.19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557E2D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412163.30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1241401.36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557E2D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412162.87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1241410.40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557E2D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412160.16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1241410.32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557E2D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412152.29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1241410.12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557E2D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412152.65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1241400.39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557E2D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412161.31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557E2D" w:rsidRPr="00B3075E" w:rsidRDefault="00557E2D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1241401.19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557E2D" w:rsidRPr="00B3075E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557E2D" w:rsidRDefault="00557E2D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557E2D" w:rsidRPr="00144965" w:rsidRDefault="00557E2D" w:rsidP="007A2392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557E2D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557E2D" w:rsidRPr="00557E2D" w:rsidRDefault="00557E2D" w:rsidP="00557E2D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</w:t>
            </w:r>
            <w:r>
              <w:rPr>
                <w:b/>
                <w:noProof/>
                <w:u w:val="single"/>
              </w:rPr>
              <w:t>32</w:t>
            </w:r>
          </w:p>
        </w:tc>
      </w:tr>
      <w:tr w:rsidR="00557E2D" w:rsidRPr="003C7BFD" w:rsidTr="00557E2D">
        <w:trPr>
          <w:cantSplit/>
          <w:trHeight w:val="470"/>
        </w:trPr>
        <w:tc>
          <w:tcPr>
            <w:tcW w:w="962" w:type="pct"/>
            <w:gridSpan w:val="4"/>
            <w:shd w:val="clear" w:color="auto" w:fill="auto"/>
            <w:vAlign w:val="center"/>
          </w:tcPr>
          <w:p w:rsidR="00557E2D" w:rsidRPr="003C7BFD" w:rsidRDefault="00557E2D" w:rsidP="007A2392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2" w:type="pct"/>
            <w:gridSpan w:val="2"/>
            <w:vMerge w:val="restart"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557E2D" w:rsidRPr="003C7BFD" w:rsidTr="00557E2D">
        <w:trPr>
          <w:cantSplit/>
          <w:trHeight w:val="237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557E2D" w:rsidRPr="003C7BFD" w:rsidRDefault="00557E2D" w:rsidP="007A2392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557E2D" w:rsidRPr="003C7BFD" w:rsidRDefault="00557E2D" w:rsidP="007A2392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2" w:type="pct"/>
            <w:gridSpan w:val="2"/>
            <w:vMerge/>
            <w:shd w:val="clear" w:color="auto" w:fill="auto"/>
            <w:vAlign w:val="center"/>
          </w:tcPr>
          <w:p w:rsidR="00557E2D" w:rsidRPr="003C7BFD" w:rsidRDefault="00557E2D" w:rsidP="007A2392">
            <w:pPr>
              <w:pStyle w:val="10"/>
              <w:jc w:val="center"/>
              <w:rPr>
                <w:sz w:val="20"/>
              </w:rPr>
            </w:pPr>
          </w:p>
        </w:tc>
      </w:tr>
      <w:tr w:rsidR="00557E2D" w:rsidRPr="00B3075E" w:rsidTr="00557E2D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2.00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557E2D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9.05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557E2D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2.72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557E2D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7.87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557E2D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9.74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557E2D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B3075E" w:rsidTr="00557E2D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557E2D" w:rsidRPr="00B3075E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8.70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557E2D" w:rsidRDefault="00557E2D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557E2D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557E2D" w:rsidRPr="00144965" w:rsidRDefault="00557E2D" w:rsidP="007A2392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557E2D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557E2D" w:rsidRPr="00557E2D" w:rsidRDefault="00557E2D" w:rsidP="00557E2D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</w:t>
            </w:r>
            <w:r>
              <w:rPr>
                <w:b/>
                <w:noProof/>
                <w:u w:val="single"/>
              </w:rPr>
              <w:t>32</w:t>
            </w:r>
          </w:p>
        </w:tc>
      </w:tr>
      <w:tr w:rsidR="00557E2D" w:rsidRPr="00867AE2" w:rsidTr="00557E2D">
        <w:trPr>
          <w:cantSplit/>
          <w:trHeight w:val="368"/>
        </w:trPr>
        <w:tc>
          <w:tcPr>
            <w:tcW w:w="297" w:type="pct"/>
            <w:shd w:val="clear" w:color="auto" w:fill="auto"/>
            <w:vAlign w:val="center"/>
          </w:tcPr>
          <w:p w:rsidR="00557E2D" w:rsidRPr="00867AE2" w:rsidRDefault="00557E2D" w:rsidP="007A2392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557E2D" w:rsidRPr="00867AE2" w:rsidRDefault="00557E2D" w:rsidP="007A2392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557E2D" w:rsidRPr="00867AE2" w:rsidRDefault="00557E2D" w:rsidP="007A2392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557E2D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557E2D" w:rsidRPr="00144965" w:rsidRDefault="00557E2D" w:rsidP="007A2392">
            <w:pPr>
              <w:jc w:val="center"/>
            </w:pPr>
            <w:r w:rsidRPr="00144965">
              <w:t>1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557E2D" w:rsidRPr="00144965" w:rsidRDefault="00557E2D" w:rsidP="007A2392">
            <w:r w:rsidRPr="00144965">
              <w:t xml:space="preserve">Адрес земельного участка 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557E2D" w:rsidRPr="00681C18" w:rsidRDefault="00557E2D" w:rsidP="007A2392">
            <w:r w:rsidRPr="00681C18">
              <w:t>Ярославская область,  Некоузский р-н, п.Волга</w:t>
            </w:r>
          </w:p>
        </w:tc>
      </w:tr>
      <w:tr w:rsidR="00557E2D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557E2D" w:rsidRPr="00144965" w:rsidRDefault="00557E2D" w:rsidP="007A2392">
            <w:pPr>
              <w:jc w:val="center"/>
            </w:pPr>
            <w:r w:rsidRPr="00144965">
              <w:t>2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557E2D" w:rsidRPr="0071369C" w:rsidRDefault="00557E2D" w:rsidP="007A2392">
            <w:r w:rsidRPr="0071369C">
              <w:t>Категория земель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557E2D" w:rsidRPr="0071369C" w:rsidRDefault="00557E2D" w:rsidP="007A2392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557E2D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557E2D" w:rsidRPr="00144965" w:rsidRDefault="00557E2D" w:rsidP="007A2392">
            <w:pPr>
              <w:jc w:val="center"/>
            </w:pPr>
            <w:r>
              <w:t>3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557E2D" w:rsidRPr="0071369C" w:rsidRDefault="00557E2D" w:rsidP="007A2392">
            <w:r w:rsidRPr="0071369C">
              <w:t>Вид разрешенного использования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557E2D" w:rsidRPr="0071369C" w:rsidRDefault="00557E2D" w:rsidP="007A2392">
            <w:r>
              <w:t>Ведение садоводства 13.1</w:t>
            </w:r>
          </w:p>
        </w:tc>
      </w:tr>
      <w:tr w:rsidR="00557E2D" w:rsidRPr="00144965" w:rsidTr="00557E2D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557E2D" w:rsidRPr="0071369C" w:rsidRDefault="00557E2D" w:rsidP="007A2392">
            <w:pPr>
              <w:jc w:val="center"/>
            </w:pPr>
            <w:r>
              <w:t>4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557E2D" w:rsidRPr="007E0E0F" w:rsidRDefault="00557E2D" w:rsidP="007A2392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557E2D" w:rsidRPr="0071369C" w:rsidRDefault="00557E2D" w:rsidP="007A2392">
            <w:pPr>
              <w:jc w:val="center"/>
            </w:pPr>
            <w:r>
              <w:rPr>
                <w:lang w:val="en-US"/>
              </w:rPr>
              <w:t>100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35 кв.м</w:t>
            </w:r>
          </w:p>
        </w:tc>
      </w:tr>
      <w:tr w:rsidR="00E670E0" w:rsidTr="007A2392">
        <w:trPr>
          <w:trHeight w:val="51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670E0" w:rsidRPr="006817CF" w:rsidRDefault="00E670E0" w:rsidP="007A2392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E670E0" w:rsidTr="007A2392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670E0" w:rsidRPr="00934E9E" w:rsidRDefault="00E670E0" w:rsidP="007A2392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lastRenderedPageBreak/>
              <w:t>Сведения об образуемых земельных участках и их частях</w:t>
            </w:r>
          </w:p>
        </w:tc>
      </w:tr>
      <w:tr w:rsidR="00E670E0" w:rsidRPr="00144965" w:rsidTr="007A2392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670E0" w:rsidRPr="00144965" w:rsidRDefault="00E670E0" w:rsidP="007A2392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E670E0" w:rsidRPr="00144965" w:rsidTr="007A2392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670E0" w:rsidRPr="00557E2D" w:rsidRDefault="00E670E0" w:rsidP="00E670E0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</w:t>
            </w:r>
            <w:r>
              <w:rPr>
                <w:b/>
                <w:noProof/>
                <w:u w:val="single"/>
              </w:rPr>
              <w:t>33</w:t>
            </w:r>
          </w:p>
        </w:tc>
      </w:tr>
      <w:tr w:rsidR="00E670E0" w:rsidRPr="003C7BFD" w:rsidTr="007A2392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E670E0" w:rsidRPr="003C7BFD" w:rsidRDefault="00E670E0" w:rsidP="007A2392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4" w:type="pct"/>
            <w:gridSpan w:val="3"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88" w:type="pct"/>
            <w:vMerge w:val="restart"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E670E0" w:rsidRPr="003C7BFD" w:rsidTr="007A2392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E670E0" w:rsidRPr="003C7BFD" w:rsidRDefault="00E670E0" w:rsidP="007A2392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88" w:type="pct"/>
            <w:vMerge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</w:p>
        </w:tc>
      </w:tr>
      <w:tr w:rsidR="00E670E0" w:rsidRPr="003C7BFD" w:rsidTr="007A2392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E670E0" w:rsidRPr="003C7BFD" w:rsidRDefault="00E670E0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E670E0" w:rsidRPr="003C7BFD" w:rsidRDefault="00E670E0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E670E0" w:rsidRPr="003C7BFD" w:rsidRDefault="00E670E0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3C7BFD" w:rsidRDefault="00E670E0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Pr="003C7BFD" w:rsidRDefault="00E670E0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н1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411916.49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1241531.11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н2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411911.03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1241520.93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н3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411910.31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1241519.43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н4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411916.37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1241516.42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н5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411917.16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1241517.87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н6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411919.64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1241521.69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н7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411921.89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1241523.35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н8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411923.76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1241523.75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н9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411925.08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1241525.42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н10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411923.82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1241526.27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</w:tcPr>
          <w:p w:rsidR="00E670E0" w:rsidRPr="0022564C" w:rsidRDefault="00E670E0" w:rsidP="007A2392">
            <w:r w:rsidRPr="0022564C">
              <w:t>н1</w:t>
            </w:r>
          </w:p>
        </w:tc>
        <w:tc>
          <w:tcPr>
            <w:tcW w:w="810" w:type="pct"/>
            <w:gridSpan w:val="2"/>
            <w:shd w:val="clear" w:color="auto" w:fill="auto"/>
          </w:tcPr>
          <w:p w:rsidR="00E670E0" w:rsidRPr="0022564C" w:rsidRDefault="00E670E0" w:rsidP="007A2392">
            <w:r w:rsidRPr="0022564C">
              <w:t>411916.49</w:t>
            </w:r>
          </w:p>
        </w:tc>
        <w:tc>
          <w:tcPr>
            <w:tcW w:w="814" w:type="pct"/>
            <w:shd w:val="clear" w:color="auto" w:fill="auto"/>
          </w:tcPr>
          <w:p w:rsidR="00E670E0" w:rsidRPr="0022564C" w:rsidRDefault="00E670E0" w:rsidP="007A2392">
            <w:r w:rsidRPr="0022564C">
              <w:t>1241531.11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E670E0" w:rsidRPr="00B3075E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E670E0" w:rsidRDefault="00E670E0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670E0" w:rsidRPr="00144965" w:rsidRDefault="00E670E0" w:rsidP="007A2392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E670E0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670E0" w:rsidRPr="00557E2D" w:rsidRDefault="00E670E0" w:rsidP="00E670E0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</w:t>
            </w:r>
            <w:r>
              <w:rPr>
                <w:b/>
                <w:noProof/>
                <w:u w:val="single"/>
              </w:rPr>
              <w:t>33</w:t>
            </w:r>
          </w:p>
        </w:tc>
      </w:tr>
      <w:tr w:rsidR="00E670E0" w:rsidRPr="003C7BFD" w:rsidTr="007A2392">
        <w:trPr>
          <w:cantSplit/>
          <w:trHeight w:val="470"/>
        </w:trPr>
        <w:tc>
          <w:tcPr>
            <w:tcW w:w="962" w:type="pct"/>
            <w:gridSpan w:val="4"/>
            <w:shd w:val="clear" w:color="auto" w:fill="auto"/>
            <w:vAlign w:val="center"/>
          </w:tcPr>
          <w:p w:rsidR="00E670E0" w:rsidRPr="003C7BFD" w:rsidRDefault="00E670E0" w:rsidP="007A2392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2" w:type="pct"/>
            <w:gridSpan w:val="2"/>
            <w:vMerge w:val="restart"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E670E0" w:rsidRPr="003C7BFD" w:rsidTr="007A2392">
        <w:trPr>
          <w:cantSplit/>
          <w:trHeight w:val="237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3C7BFD" w:rsidRDefault="00E670E0" w:rsidP="007A2392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3C7BFD" w:rsidRDefault="00E670E0" w:rsidP="007A2392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2" w:type="pct"/>
            <w:gridSpan w:val="2"/>
            <w:vMerge/>
            <w:shd w:val="clear" w:color="auto" w:fill="auto"/>
            <w:vAlign w:val="center"/>
          </w:tcPr>
          <w:p w:rsidR="00E670E0" w:rsidRPr="003C7BFD" w:rsidRDefault="00E670E0" w:rsidP="007A2392">
            <w:pPr>
              <w:pStyle w:val="10"/>
              <w:jc w:val="center"/>
              <w:rPr>
                <w:sz w:val="20"/>
              </w:rPr>
            </w:pPr>
          </w:p>
        </w:tc>
      </w:tr>
      <w:tr w:rsidR="00E670E0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11.55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670E0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1.66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670E0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6.76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670E0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1.65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670E0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4.55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670E0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н7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2.80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670E0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1.91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670E0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н9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2.13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670E0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1.52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670E0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E670E0" w:rsidRPr="00B3075E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8.79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E670E0" w:rsidRDefault="00E670E0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670E0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E670E0" w:rsidRPr="00144965" w:rsidRDefault="00E670E0" w:rsidP="007A2392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E670E0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E670E0" w:rsidRPr="00557E2D" w:rsidRDefault="00E670E0" w:rsidP="00E670E0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</w:t>
            </w:r>
            <w:r>
              <w:rPr>
                <w:b/>
                <w:noProof/>
                <w:u w:val="single"/>
              </w:rPr>
              <w:t>33</w:t>
            </w:r>
          </w:p>
        </w:tc>
      </w:tr>
      <w:tr w:rsidR="00E670E0" w:rsidRPr="00867AE2" w:rsidTr="007A2392">
        <w:trPr>
          <w:cantSplit/>
          <w:trHeight w:val="368"/>
        </w:trPr>
        <w:tc>
          <w:tcPr>
            <w:tcW w:w="297" w:type="pct"/>
            <w:shd w:val="clear" w:color="auto" w:fill="auto"/>
            <w:vAlign w:val="center"/>
          </w:tcPr>
          <w:p w:rsidR="00E670E0" w:rsidRPr="00867AE2" w:rsidRDefault="00E670E0" w:rsidP="007A2392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E670E0" w:rsidRPr="00867AE2" w:rsidRDefault="00E670E0" w:rsidP="007A2392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E670E0" w:rsidRPr="00867AE2" w:rsidRDefault="00E670E0" w:rsidP="007A2392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E670E0" w:rsidRPr="00144965" w:rsidTr="007A2392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E670E0" w:rsidRPr="00144965" w:rsidRDefault="00E670E0" w:rsidP="007A2392">
            <w:pPr>
              <w:jc w:val="center"/>
            </w:pPr>
            <w:r w:rsidRPr="00144965">
              <w:t>1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E670E0" w:rsidRPr="00144965" w:rsidRDefault="00E670E0" w:rsidP="007A2392">
            <w:r w:rsidRPr="00144965">
              <w:t xml:space="preserve">Адрес земельного участка 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E670E0" w:rsidRPr="00681C18" w:rsidRDefault="00E670E0" w:rsidP="007A2392">
            <w:r w:rsidRPr="00681C18">
              <w:t>Ярославская область,  Некоузский р-н, п.Волга</w:t>
            </w:r>
          </w:p>
        </w:tc>
      </w:tr>
      <w:tr w:rsidR="00E670E0" w:rsidRPr="00144965" w:rsidTr="007A2392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E670E0" w:rsidRPr="00144965" w:rsidRDefault="00E670E0" w:rsidP="007A2392">
            <w:pPr>
              <w:jc w:val="center"/>
            </w:pPr>
            <w:r w:rsidRPr="00144965">
              <w:t>2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E670E0" w:rsidRPr="0071369C" w:rsidRDefault="00E670E0" w:rsidP="007A2392">
            <w:r w:rsidRPr="0071369C">
              <w:t>Категория земель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E670E0" w:rsidRPr="0071369C" w:rsidRDefault="00E670E0" w:rsidP="007A2392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E670E0" w:rsidRPr="00144965" w:rsidTr="007A2392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E670E0" w:rsidRPr="00144965" w:rsidRDefault="00E670E0" w:rsidP="007A2392">
            <w:pPr>
              <w:jc w:val="center"/>
            </w:pPr>
            <w:r>
              <w:t>3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E670E0" w:rsidRPr="0071369C" w:rsidRDefault="00E670E0" w:rsidP="007A2392">
            <w:r w:rsidRPr="0071369C">
              <w:t>Вид разрешенного использования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E670E0" w:rsidRPr="0071369C" w:rsidRDefault="00E670E0" w:rsidP="007A2392">
            <w:r>
              <w:t>Ведение садоводства 13.1</w:t>
            </w:r>
          </w:p>
        </w:tc>
      </w:tr>
      <w:tr w:rsidR="00E670E0" w:rsidRPr="00144965" w:rsidTr="007A2392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E670E0" w:rsidRPr="0071369C" w:rsidRDefault="00E670E0" w:rsidP="007A2392">
            <w:pPr>
              <w:jc w:val="center"/>
            </w:pPr>
            <w:r>
              <w:lastRenderedPageBreak/>
              <w:t>4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E670E0" w:rsidRPr="007E0E0F" w:rsidRDefault="00E670E0" w:rsidP="007A2392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E670E0" w:rsidRPr="0071369C" w:rsidRDefault="00E670E0" w:rsidP="007A2392">
            <w:pPr>
              <w:jc w:val="center"/>
            </w:pPr>
            <w:r>
              <w:rPr>
                <w:lang w:val="en-US"/>
              </w:rPr>
              <w:t>101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35 кв.м</w:t>
            </w:r>
          </w:p>
        </w:tc>
      </w:tr>
      <w:tr w:rsidR="00C63AD7" w:rsidTr="007A2392">
        <w:trPr>
          <w:trHeight w:val="397"/>
          <w:tblHeader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C63AD7" w:rsidRPr="00934E9E" w:rsidRDefault="00C63AD7" w:rsidP="007A2392">
            <w:pPr>
              <w:jc w:val="center"/>
              <w:rPr>
                <w:b/>
                <w:sz w:val="24"/>
                <w:szCs w:val="24"/>
              </w:rPr>
            </w:pPr>
            <w:r w:rsidRPr="00934E9E">
              <w:rPr>
                <w:b/>
                <w:sz w:val="24"/>
                <w:szCs w:val="24"/>
              </w:rPr>
              <w:t>Сведения об образуемых земельных участках и их частях</w:t>
            </w:r>
          </w:p>
        </w:tc>
      </w:tr>
      <w:tr w:rsidR="00C63AD7" w:rsidRPr="00144965" w:rsidTr="007A2392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C63AD7" w:rsidRPr="00144965" w:rsidRDefault="00C63AD7" w:rsidP="007A2392">
            <w:pPr>
              <w:jc w:val="center"/>
              <w:rPr>
                <w:b/>
              </w:rPr>
            </w:pPr>
            <w:r w:rsidRPr="00144965">
              <w:rPr>
                <w:b/>
              </w:rPr>
              <w:t>1. Сведения о характерных точках границ образуемых земельных</w:t>
            </w:r>
            <w:r>
              <w:rPr>
                <w:b/>
              </w:rPr>
              <w:t xml:space="preserve"> участков</w:t>
            </w:r>
          </w:p>
        </w:tc>
      </w:tr>
      <w:tr w:rsidR="00C63AD7" w:rsidRPr="00144965" w:rsidTr="007A2392">
        <w:trPr>
          <w:cantSplit/>
          <w:trHeight w:val="397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C63AD7" w:rsidRPr="00557E2D" w:rsidRDefault="00C63AD7" w:rsidP="00C63AD7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</w:t>
            </w:r>
            <w:r>
              <w:rPr>
                <w:b/>
                <w:noProof/>
                <w:u w:val="single"/>
              </w:rPr>
              <w:t>34</w:t>
            </w:r>
          </w:p>
        </w:tc>
      </w:tr>
      <w:tr w:rsidR="00C63AD7" w:rsidRPr="003C7BFD" w:rsidTr="007A2392">
        <w:trPr>
          <w:cantSplit/>
          <w:trHeight w:val="615"/>
        </w:trPr>
        <w:tc>
          <w:tcPr>
            <w:tcW w:w="732" w:type="pct"/>
            <w:gridSpan w:val="3"/>
            <w:vMerge w:val="restart"/>
            <w:shd w:val="clear" w:color="auto" w:fill="auto"/>
            <w:vAlign w:val="center"/>
          </w:tcPr>
          <w:p w:rsidR="00C63AD7" w:rsidRPr="003C7BFD" w:rsidRDefault="00C63AD7" w:rsidP="007A2392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4" w:type="pct"/>
            <w:gridSpan w:val="3"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6" w:type="pct"/>
            <w:gridSpan w:val="3"/>
            <w:vMerge w:val="restart"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88" w:type="pct"/>
            <w:vMerge w:val="restart"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C63AD7" w:rsidRPr="003C7BFD" w:rsidTr="007A2392">
        <w:trPr>
          <w:cantSplit/>
          <w:trHeight w:val="382"/>
        </w:trPr>
        <w:tc>
          <w:tcPr>
            <w:tcW w:w="732" w:type="pct"/>
            <w:gridSpan w:val="3"/>
            <w:vMerge/>
            <w:shd w:val="clear" w:color="auto" w:fill="auto"/>
            <w:vAlign w:val="center"/>
          </w:tcPr>
          <w:p w:rsidR="00C63AD7" w:rsidRPr="003C7BFD" w:rsidRDefault="00C63AD7" w:rsidP="007A2392">
            <w:pPr>
              <w:jc w:val="center"/>
            </w:pP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388" w:type="pct"/>
            <w:vMerge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</w:p>
        </w:tc>
      </w:tr>
      <w:tr w:rsidR="00C63AD7" w:rsidRPr="003C7BFD" w:rsidTr="007A2392">
        <w:trPr>
          <w:cantSplit/>
          <w:trHeight w:val="158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C63AD7" w:rsidRPr="003C7BFD" w:rsidRDefault="00C63AD7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C63AD7" w:rsidRPr="003C7BFD" w:rsidRDefault="00C63AD7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C63AD7" w:rsidRPr="003C7BFD" w:rsidRDefault="00C63AD7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C63AD7" w:rsidRPr="003C7BFD" w:rsidRDefault="00C63AD7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C63AD7" w:rsidRPr="003C7BFD" w:rsidRDefault="00C63AD7" w:rsidP="007A239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C63AD7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C63AD7" w:rsidRPr="00B3075E" w:rsidRDefault="00C63AD7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411911.20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C63AD7" w:rsidRPr="00B3075E" w:rsidRDefault="00C63AD7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1241522.49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C63AD7" w:rsidRPr="00B3075E" w:rsidRDefault="00C63AD7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C63AD7" w:rsidRDefault="00C63AD7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63AD7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C63AD7" w:rsidRPr="00B3075E" w:rsidRDefault="00C63AD7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411914.54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C63AD7" w:rsidRPr="00B3075E" w:rsidRDefault="00C63AD7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1241528.87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C63AD7" w:rsidRPr="00B3075E" w:rsidRDefault="00C63AD7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C63AD7" w:rsidRDefault="00C63AD7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63AD7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C63AD7" w:rsidRPr="00B3075E" w:rsidRDefault="00C63AD7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411905.41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C63AD7" w:rsidRPr="00B3075E" w:rsidRDefault="00C63AD7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1241534.97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C63AD7" w:rsidRPr="00B3075E" w:rsidRDefault="00C63AD7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C63AD7" w:rsidRDefault="00C63AD7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63AD7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C63AD7" w:rsidRPr="00B3075E" w:rsidRDefault="00C63AD7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411899.72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C63AD7" w:rsidRPr="00B3075E" w:rsidRDefault="00C63AD7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1241526.10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C63AD7" w:rsidRPr="00B3075E" w:rsidRDefault="00C63AD7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C63AD7" w:rsidRDefault="00C63AD7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63AD7" w:rsidRPr="00B3075E" w:rsidTr="007A2392">
        <w:trPr>
          <w:cantSplit/>
          <w:trHeight w:val="295"/>
        </w:trPr>
        <w:tc>
          <w:tcPr>
            <w:tcW w:w="732" w:type="pct"/>
            <w:gridSpan w:val="3"/>
            <w:shd w:val="clear" w:color="auto" w:fill="auto"/>
            <w:vAlign w:val="center"/>
          </w:tcPr>
          <w:p w:rsidR="00C63AD7" w:rsidRPr="00B3075E" w:rsidRDefault="00C63AD7" w:rsidP="007A239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411911.20</w:t>
            </w:r>
          </w:p>
        </w:tc>
        <w:tc>
          <w:tcPr>
            <w:tcW w:w="814" w:type="pct"/>
            <w:shd w:val="clear" w:color="auto" w:fill="auto"/>
            <w:vAlign w:val="center"/>
          </w:tcPr>
          <w:p w:rsidR="00C63AD7" w:rsidRPr="00B3075E" w:rsidRDefault="00C63AD7" w:rsidP="007A2392">
            <w:pPr>
              <w:pStyle w:val="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1241522.49</w:t>
            </w:r>
          </w:p>
        </w:tc>
        <w:tc>
          <w:tcPr>
            <w:tcW w:w="1256" w:type="pct"/>
            <w:gridSpan w:val="3"/>
            <w:shd w:val="clear" w:color="auto" w:fill="auto"/>
            <w:vAlign w:val="center"/>
          </w:tcPr>
          <w:p w:rsidR="00C63AD7" w:rsidRPr="00B3075E" w:rsidRDefault="00C63AD7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C63AD7" w:rsidRDefault="00C63AD7" w:rsidP="007A2392">
            <w:pPr>
              <w:pStyle w:val="1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63AD7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C63AD7" w:rsidRPr="00144965" w:rsidRDefault="00C63AD7" w:rsidP="007A2392">
            <w:pPr>
              <w:spacing w:line="360" w:lineRule="auto"/>
              <w:ind w:left="-142"/>
              <w:jc w:val="center"/>
              <w:rPr>
                <w:b/>
              </w:rPr>
            </w:pPr>
            <w:r w:rsidRPr="00144965">
              <w:rPr>
                <w:b/>
              </w:rPr>
              <w:t xml:space="preserve">2. Сведения о частях </w:t>
            </w:r>
            <w:r>
              <w:rPr>
                <w:b/>
              </w:rPr>
              <w:t xml:space="preserve">границ </w:t>
            </w:r>
            <w:r w:rsidRPr="00144965">
              <w:rPr>
                <w:b/>
              </w:rPr>
              <w:t>образуемых земельных участков</w:t>
            </w:r>
          </w:p>
        </w:tc>
      </w:tr>
      <w:tr w:rsidR="00C63AD7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C63AD7" w:rsidRPr="00557E2D" w:rsidRDefault="00C63AD7" w:rsidP="00C63AD7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</w:t>
            </w:r>
            <w:r>
              <w:rPr>
                <w:b/>
                <w:noProof/>
                <w:u w:val="single"/>
              </w:rPr>
              <w:t>34</w:t>
            </w:r>
          </w:p>
        </w:tc>
      </w:tr>
      <w:tr w:rsidR="00C63AD7" w:rsidRPr="003C7BFD" w:rsidTr="007A2392">
        <w:trPr>
          <w:cantSplit/>
          <w:trHeight w:val="470"/>
        </w:trPr>
        <w:tc>
          <w:tcPr>
            <w:tcW w:w="962" w:type="pct"/>
            <w:gridSpan w:val="4"/>
            <w:shd w:val="clear" w:color="auto" w:fill="auto"/>
            <w:vAlign w:val="center"/>
          </w:tcPr>
          <w:p w:rsidR="00C63AD7" w:rsidRPr="003C7BFD" w:rsidRDefault="00C63AD7" w:rsidP="007A2392">
            <w:pPr>
              <w:jc w:val="center"/>
            </w:pPr>
            <w:r w:rsidRPr="003C7BFD"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Горизонтальное проложение (S), м</w:t>
            </w:r>
          </w:p>
        </w:tc>
        <w:tc>
          <w:tcPr>
            <w:tcW w:w="1982" w:type="pct"/>
            <w:gridSpan w:val="2"/>
            <w:vMerge w:val="restart"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C63AD7" w:rsidRPr="003C7BFD" w:rsidTr="007A2392">
        <w:trPr>
          <w:cantSplit/>
          <w:trHeight w:val="237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C63AD7" w:rsidRPr="003C7BFD" w:rsidRDefault="00C63AD7" w:rsidP="007A2392">
            <w:pPr>
              <w:jc w:val="center"/>
            </w:pPr>
            <w:r w:rsidRPr="003C7BFD">
              <w:rPr>
                <w:lang w:val="en-US"/>
              </w:rPr>
              <w:t xml:space="preserve">от </w:t>
            </w:r>
            <w:r w:rsidRPr="003C7BFD">
              <w:t>т.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C63AD7" w:rsidRPr="003C7BFD" w:rsidRDefault="00C63AD7" w:rsidP="007A2392">
            <w:pPr>
              <w:jc w:val="center"/>
            </w:pPr>
            <w:r w:rsidRPr="003C7BFD">
              <w:t>до т.</w:t>
            </w:r>
          </w:p>
        </w:tc>
        <w:tc>
          <w:tcPr>
            <w:tcW w:w="2056" w:type="pct"/>
            <w:gridSpan w:val="4"/>
            <w:vMerge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</w:p>
        </w:tc>
        <w:tc>
          <w:tcPr>
            <w:tcW w:w="1982" w:type="pct"/>
            <w:gridSpan w:val="2"/>
            <w:vMerge/>
            <w:shd w:val="clear" w:color="auto" w:fill="auto"/>
            <w:vAlign w:val="center"/>
          </w:tcPr>
          <w:p w:rsidR="00C63AD7" w:rsidRPr="003C7BFD" w:rsidRDefault="00C63AD7" w:rsidP="007A2392">
            <w:pPr>
              <w:pStyle w:val="10"/>
              <w:jc w:val="center"/>
              <w:rPr>
                <w:sz w:val="20"/>
              </w:rPr>
            </w:pPr>
          </w:p>
        </w:tc>
      </w:tr>
      <w:tr w:rsidR="00C63AD7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7.20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C63AD7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63AD7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10.98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C63AD7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63AD7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10.53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C63AD7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63AD7" w:rsidRPr="00B3075E" w:rsidTr="007A2392">
        <w:trPr>
          <w:cantSplit/>
          <w:trHeight w:val="295"/>
        </w:trPr>
        <w:tc>
          <w:tcPr>
            <w:tcW w:w="450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C63AD7" w:rsidRPr="00B3075E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12.03</w:t>
            </w:r>
          </w:p>
        </w:tc>
        <w:tc>
          <w:tcPr>
            <w:tcW w:w="1982" w:type="pct"/>
            <w:gridSpan w:val="2"/>
            <w:shd w:val="clear" w:color="auto" w:fill="auto"/>
            <w:vAlign w:val="center"/>
          </w:tcPr>
          <w:p w:rsidR="00C63AD7" w:rsidRDefault="00C63AD7" w:rsidP="007A239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63AD7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</w:tcPr>
          <w:p w:rsidR="00C63AD7" w:rsidRPr="00144965" w:rsidRDefault="00C63AD7" w:rsidP="007A2392">
            <w:pPr>
              <w:pStyle w:val="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C63AD7" w:rsidRPr="00144965" w:rsidTr="007A2392">
        <w:trPr>
          <w:cantSplit/>
          <w:trHeight w:val="368"/>
        </w:trPr>
        <w:tc>
          <w:tcPr>
            <w:tcW w:w="5000" w:type="pct"/>
            <w:gridSpan w:val="10"/>
            <w:shd w:val="clear" w:color="auto" w:fill="auto"/>
            <w:vAlign w:val="center"/>
          </w:tcPr>
          <w:p w:rsidR="00C63AD7" w:rsidRPr="00557E2D" w:rsidRDefault="00C63AD7" w:rsidP="00C63AD7">
            <w:pPr>
              <w:rPr>
                <w:b/>
                <w:noProof/>
              </w:rPr>
            </w:pPr>
            <w:r w:rsidRPr="00144965">
              <w:rPr>
                <w:b/>
                <w:noProof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u w:val="single"/>
                <w:lang w:val="en-US"/>
              </w:rPr>
              <w:t>76:08:090537:ЗУ</w:t>
            </w:r>
            <w:r>
              <w:rPr>
                <w:b/>
                <w:noProof/>
                <w:u w:val="single"/>
              </w:rPr>
              <w:t>34</w:t>
            </w:r>
          </w:p>
        </w:tc>
      </w:tr>
      <w:tr w:rsidR="00C63AD7" w:rsidRPr="00867AE2" w:rsidTr="007A2392">
        <w:trPr>
          <w:cantSplit/>
          <w:trHeight w:val="368"/>
        </w:trPr>
        <w:tc>
          <w:tcPr>
            <w:tcW w:w="297" w:type="pct"/>
            <w:shd w:val="clear" w:color="auto" w:fill="auto"/>
            <w:vAlign w:val="center"/>
          </w:tcPr>
          <w:p w:rsidR="00C63AD7" w:rsidRPr="00867AE2" w:rsidRDefault="00C63AD7" w:rsidP="007A2392">
            <w:pPr>
              <w:jc w:val="center"/>
              <w:rPr>
                <w:bCs/>
              </w:rPr>
            </w:pPr>
            <w:r w:rsidRPr="00867AE2">
              <w:rPr>
                <w:bCs/>
              </w:rPr>
              <w:t>№ п/п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C63AD7" w:rsidRPr="00867AE2" w:rsidRDefault="00C63AD7" w:rsidP="007A2392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C63AD7" w:rsidRPr="00867AE2" w:rsidRDefault="00C63AD7" w:rsidP="007A2392">
            <w:pPr>
              <w:pStyle w:val="10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C63AD7" w:rsidRPr="00144965" w:rsidTr="007A2392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C63AD7" w:rsidRPr="00144965" w:rsidRDefault="00C63AD7" w:rsidP="007A2392">
            <w:pPr>
              <w:jc w:val="center"/>
            </w:pPr>
            <w:r w:rsidRPr="00144965">
              <w:t>1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C63AD7" w:rsidRPr="00144965" w:rsidRDefault="00C63AD7" w:rsidP="007A2392">
            <w:r w:rsidRPr="00144965">
              <w:t xml:space="preserve">Адрес земельного участка 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C63AD7" w:rsidRPr="00681C18" w:rsidRDefault="00C63AD7" w:rsidP="007A2392">
            <w:r w:rsidRPr="00681C18">
              <w:t>Ярославская область,  Некоузский р-н, п.Волга</w:t>
            </w:r>
          </w:p>
        </w:tc>
      </w:tr>
      <w:tr w:rsidR="00C63AD7" w:rsidRPr="00144965" w:rsidTr="007A2392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C63AD7" w:rsidRPr="00144965" w:rsidRDefault="00C63AD7" w:rsidP="007A2392">
            <w:pPr>
              <w:jc w:val="center"/>
            </w:pPr>
            <w:r w:rsidRPr="00144965">
              <w:t>2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C63AD7" w:rsidRPr="0071369C" w:rsidRDefault="00C63AD7" w:rsidP="007A2392">
            <w:r w:rsidRPr="0071369C">
              <w:t>Категория земель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C63AD7" w:rsidRPr="0071369C" w:rsidRDefault="00C63AD7" w:rsidP="007A2392">
            <w:pPr>
              <w:rPr>
                <w:lang w:val="en-US"/>
              </w:rPr>
            </w:pPr>
            <w:r>
              <w:rPr>
                <w:lang w:val="en-US"/>
              </w:rPr>
              <w:t>Земли населенных пунктов</w:t>
            </w:r>
          </w:p>
        </w:tc>
      </w:tr>
      <w:tr w:rsidR="00C63AD7" w:rsidRPr="00144965" w:rsidTr="007A2392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C63AD7" w:rsidRPr="00144965" w:rsidRDefault="00C63AD7" w:rsidP="007A2392">
            <w:pPr>
              <w:jc w:val="center"/>
            </w:pPr>
            <w:r>
              <w:t>3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C63AD7" w:rsidRPr="0071369C" w:rsidRDefault="00C63AD7" w:rsidP="007A2392">
            <w:r w:rsidRPr="0071369C">
              <w:t>Вид разрешенного использования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C63AD7" w:rsidRPr="0071369C" w:rsidRDefault="00C63AD7" w:rsidP="007A2392">
            <w:r>
              <w:t>Ведение садоводства 13.1</w:t>
            </w:r>
          </w:p>
        </w:tc>
      </w:tr>
      <w:tr w:rsidR="00C63AD7" w:rsidRPr="00144965" w:rsidTr="007A2392">
        <w:trPr>
          <w:cantSplit/>
          <w:trHeight w:val="680"/>
        </w:trPr>
        <w:tc>
          <w:tcPr>
            <w:tcW w:w="297" w:type="pct"/>
            <w:shd w:val="clear" w:color="auto" w:fill="auto"/>
            <w:vAlign w:val="center"/>
          </w:tcPr>
          <w:p w:rsidR="00C63AD7" w:rsidRPr="0071369C" w:rsidRDefault="00C63AD7" w:rsidP="007A2392">
            <w:pPr>
              <w:jc w:val="center"/>
            </w:pPr>
            <w:r>
              <w:t>4</w:t>
            </w:r>
          </w:p>
        </w:tc>
        <w:tc>
          <w:tcPr>
            <w:tcW w:w="2498" w:type="pct"/>
            <w:gridSpan w:val="6"/>
            <w:shd w:val="clear" w:color="auto" w:fill="auto"/>
            <w:vAlign w:val="center"/>
          </w:tcPr>
          <w:p w:rsidR="00C63AD7" w:rsidRPr="007E0E0F" w:rsidRDefault="00C63AD7" w:rsidP="007A2392">
            <w:r w:rsidRPr="007E0E0F">
              <w:t>Площадь земельного участка ± величина погрешности определения площади (</w:t>
            </w:r>
            <w:r w:rsidRPr="007E0E0F">
              <w:rPr>
                <w:lang w:val="en-US"/>
              </w:rPr>
              <w:t>P</w:t>
            </w:r>
            <w:r w:rsidRPr="007E0E0F">
              <w:t xml:space="preserve"> ± </w:t>
            </w:r>
            <w:r w:rsidRPr="007E0E0F">
              <w:sym w:font="Symbol" w:char="F044"/>
            </w:r>
            <w:r w:rsidRPr="007E0E0F">
              <w:rPr>
                <w:lang w:val="en-US"/>
              </w:rPr>
              <w:t>P</w:t>
            </w:r>
            <w:r w:rsidRPr="007E0E0F">
              <w:t>), м</w:t>
            </w:r>
            <w:r w:rsidRPr="007E0E0F">
              <w:rPr>
                <w:vertAlign w:val="superscript"/>
              </w:rPr>
              <w:t>2</w:t>
            </w:r>
          </w:p>
        </w:tc>
        <w:tc>
          <w:tcPr>
            <w:tcW w:w="2205" w:type="pct"/>
            <w:gridSpan w:val="3"/>
            <w:shd w:val="clear" w:color="auto" w:fill="auto"/>
            <w:vAlign w:val="center"/>
          </w:tcPr>
          <w:p w:rsidR="00C63AD7" w:rsidRPr="0071369C" w:rsidRDefault="00C63AD7" w:rsidP="007A2392">
            <w:pPr>
              <w:jc w:val="center"/>
            </w:pPr>
            <w:r>
              <w:rPr>
                <w:lang w:val="en-US"/>
              </w:rPr>
              <w:t>100 кв.м</w:t>
            </w:r>
            <w:r w:rsidRPr="0071369C">
              <w:rPr>
                <w:lang w:val="en-US"/>
              </w:rPr>
              <w:t xml:space="preserve">± </w:t>
            </w:r>
            <w:r>
              <w:rPr>
                <w:lang w:val="en-US"/>
              </w:rPr>
              <w:t xml:space="preserve"> 35 кв.м</w:t>
            </w:r>
          </w:p>
        </w:tc>
      </w:tr>
    </w:tbl>
    <w:p w:rsidR="00557123" w:rsidRDefault="00557123">
      <w:r>
        <w:br w:type="page"/>
      </w:r>
    </w:p>
    <w:tbl>
      <w:tblPr>
        <w:tblW w:w="9679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413"/>
        <w:gridCol w:w="1566"/>
        <w:gridCol w:w="1572"/>
        <w:gridCol w:w="2429"/>
        <w:gridCol w:w="2689"/>
        <w:gridCol w:w="10"/>
      </w:tblGrid>
      <w:tr w:rsidR="00557123" w:rsidTr="00557123">
        <w:trPr>
          <w:trHeight w:val="517"/>
          <w:tblHeader/>
        </w:trPr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123" w:rsidRPr="00557123" w:rsidRDefault="00557123" w:rsidP="00525E27">
            <w:pPr>
              <w:jc w:val="center"/>
            </w:pPr>
            <w:r>
              <w:rPr>
                <w:b/>
                <w:caps/>
                <w:sz w:val="28"/>
                <w:szCs w:val="28"/>
              </w:rPr>
              <w:lastRenderedPageBreak/>
              <w:t>проект межевания</w:t>
            </w:r>
          </w:p>
        </w:tc>
      </w:tr>
      <w:tr w:rsidR="00557123" w:rsidTr="00557123">
        <w:trPr>
          <w:trHeight w:val="517"/>
          <w:tblHeader/>
        </w:trPr>
        <w:tc>
          <w:tcPr>
            <w:tcW w:w="5000" w:type="pct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7123" w:rsidRPr="00557123" w:rsidRDefault="00557123" w:rsidP="00525E27">
            <w:pPr>
              <w:jc w:val="center"/>
              <w:rPr>
                <w:b/>
                <w:sz w:val="24"/>
                <w:szCs w:val="24"/>
              </w:rPr>
            </w:pPr>
            <w:r w:rsidRPr="00557123">
              <w:rPr>
                <w:b/>
                <w:sz w:val="24"/>
                <w:szCs w:val="24"/>
              </w:rPr>
              <w:t>Красные линии</w:t>
            </w:r>
          </w:p>
        </w:tc>
      </w:tr>
      <w:tr w:rsidR="00557123" w:rsidRPr="003C7BFD" w:rsidTr="00557123">
        <w:trPr>
          <w:gridAfter w:val="1"/>
          <w:wAfter w:w="5" w:type="pct"/>
          <w:cantSplit/>
          <w:trHeight w:val="615"/>
        </w:trPr>
        <w:tc>
          <w:tcPr>
            <w:tcW w:w="730" w:type="pct"/>
            <w:vMerge w:val="restart"/>
            <w:shd w:val="clear" w:color="auto" w:fill="auto"/>
            <w:vAlign w:val="center"/>
          </w:tcPr>
          <w:p w:rsidR="00557123" w:rsidRPr="003C7BFD" w:rsidRDefault="00557123" w:rsidP="00525E27">
            <w:pPr>
              <w:jc w:val="center"/>
            </w:pPr>
            <w:r w:rsidRPr="003C7BFD">
              <w:t>Обозначение характерных точек границы</w:t>
            </w:r>
          </w:p>
        </w:tc>
        <w:tc>
          <w:tcPr>
            <w:tcW w:w="1621" w:type="pct"/>
            <w:gridSpan w:val="2"/>
            <w:shd w:val="clear" w:color="auto" w:fill="auto"/>
            <w:vAlign w:val="center"/>
          </w:tcPr>
          <w:p w:rsidR="00557123" w:rsidRPr="003C7BFD" w:rsidRDefault="00557123" w:rsidP="00525E27">
            <w:pPr>
              <w:pStyle w:val="2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Координаты, м</w:t>
            </w:r>
          </w:p>
        </w:tc>
        <w:tc>
          <w:tcPr>
            <w:tcW w:w="1255" w:type="pct"/>
            <w:vMerge w:val="restart"/>
            <w:shd w:val="clear" w:color="auto" w:fill="auto"/>
            <w:vAlign w:val="center"/>
          </w:tcPr>
          <w:p w:rsidR="00557123" w:rsidRPr="003C7BFD" w:rsidRDefault="00557123" w:rsidP="00525E27">
            <w:pPr>
              <w:pStyle w:val="2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(M</w:t>
            </w:r>
            <w:r w:rsidRPr="003C7BFD">
              <w:rPr>
                <w:sz w:val="20"/>
                <w:vertAlign w:val="subscript"/>
              </w:rPr>
              <w:t>t</w:t>
            </w:r>
            <w:r w:rsidRPr="003C7BFD">
              <w:rPr>
                <w:sz w:val="20"/>
              </w:rPr>
              <w:t>), м</w:t>
            </w:r>
          </w:p>
        </w:tc>
        <w:tc>
          <w:tcPr>
            <w:tcW w:w="1389" w:type="pct"/>
            <w:vMerge w:val="restart"/>
            <w:shd w:val="clear" w:color="auto" w:fill="auto"/>
            <w:vAlign w:val="center"/>
          </w:tcPr>
          <w:p w:rsidR="00557123" w:rsidRPr="003C7BFD" w:rsidRDefault="00557123" w:rsidP="00525E27">
            <w:pPr>
              <w:pStyle w:val="2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557123" w:rsidRPr="003C7BFD" w:rsidTr="00557123">
        <w:trPr>
          <w:gridAfter w:val="1"/>
          <w:wAfter w:w="5" w:type="pct"/>
          <w:cantSplit/>
          <w:trHeight w:val="382"/>
        </w:trPr>
        <w:tc>
          <w:tcPr>
            <w:tcW w:w="730" w:type="pct"/>
            <w:vMerge/>
            <w:shd w:val="clear" w:color="auto" w:fill="auto"/>
            <w:vAlign w:val="center"/>
          </w:tcPr>
          <w:p w:rsidR="00557123" w:rsidRPr="003C7BFD" w:rsidRDefault="00557123" w:rsidP="00525E27">
            <w:pPr>
              <w:jc w:val="center"/>
            </w:pPr>
          </w:p>
        </w:tc>
        <w:tc>
          <w:tcPr>
            <w:tcW w:w="809" w:type="pct"/>
            <w:shd w:val="clear" w:color="auto" w:fill="auto"/>
            <w:vAlign w:val="center"/>
          </w:tcPr>
          <w:p w:rsidR="00557123" w:rsidRPr="003C7BFD" w:rsidRDefault="00557123" w:rsidP="00525E27">
            <w:pPr>
              <w:pStyle w:val="2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557123" w:rsidRPr="003C7BFD" w:rsidRDefault="00557123" w:rsidP="00525E27">
            <w:pPr>
              <w:pStyle w:val="2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5" w:type="pct"/>
            <w:vMerge/>
            <w:shd w:val="clear" w:color="auto" w:fill="auto"/>
            <w:vAlign w:val="center"/>
          </w:tcPr>
          <w:p w:rsidR="00557123" w:rsidRPr="003C7BFD" w:rsidRDefault="00557123" w:rsidP="00525E27">
            <w:pPr>
              <w:pStyle w:val="21"/>
              <w:jc w:val="center"/>
              <w:rPr>
                <w:sz w:val="20"/>
              </w:rPr>
            </w:pPr>
          </w:p>
        </w:tc>
        <w:tc>
          <w:tcPr>
            <w:tcW w:w="1389" w:type="pct"/>
            <w:vMerge/>
            <w:shd w:val="clear" w:color="auto" w:fill="auto"/>
            <w:vAlign w:val="center"/>
          </w:tcPr>
          <w:p w:rsidR="00557123" w:rsidRPr="003C7BFD" w:rsidRDefault="00557123" w:rsidP="00525E27">
            <w:pPr>
              <w:pStyle w:val="21"/>
              <w:jc w:val="center"/>
              <w:rPr>
                <w:sz w:val="20"/>
              </w:rPr>
            </w:pPr>
          </w:p>
        </w:tc>
      </w:tr>
      <w:tr w:rsidR="00557123" w:rsidRPr="003C7BFD" w:rsidTr="00557123">
        <w:trPr>
          <w:gridAfter w:val="1"/>
          <w:wAfter w:w="5" w:type="pct"/>
          <w:cantSplit/>
          <w:trHeight w:val="158"/>
        </w:trPr>
        <w:tc>
          <w:tcPr>
            <w:tcW w:w="730" w:type="pct"/>
            <w:shd w:val="clear" w:color="auto" w:fill="auto"/>
            <w:vAlign w:val="center"/>
          </w:tcPr>
          <w:p w:rsidR="00557123" w:rsidRPr="003C7BFD" w:rsidRDefault="00557123" w:rsidP="00525E27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557123" w:rsidRPr="003C7BFD" w:rsidRDefault="00557123" w:rsidP="00525E27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557123" w:rsidRPr="003C7BFD" w:rsidRDefault="00557123" w:rsidP="00525E27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557123" w:rsidRPr="003C7BFD" w:rsidRDefault="00557123" w:rsidP="00525E27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557123" w:rsidRPr="003C7BFD" w:rsidRDefault="00557123" w:rsidP="00525E27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411771.19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1241618.45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н2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411774.39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1241616.19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н3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411802.50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1241594.51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н4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411842.96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1241565.18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н5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411968.53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1241473.46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н6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412000.28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1241447.10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н7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412023.93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1241425.37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н8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412041.88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1241406.19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н9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412051.25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1241397.52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н10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412051.67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1241373.61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н11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412052.35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1241362.32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н12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412105.01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1241367.57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н13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412145.74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1241373.12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н14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412159.22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1241376.71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н15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412168.50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1241382.40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н16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412180.48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1241398.12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н17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412203.24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1241435.86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н18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412292.49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1241594.29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6A0F0D" w:rsidRPr="00B3075E" w:rsidTr="006A0F0D">
        <w:trPr>
          <w:gridAfter w:val="1"/>
          <w:wAfter w:w="5" w:type="pct"/>
          <w:cantSplit/>
          <w:trHeight w:val="295"/>
        </w:trPr>
        <w:tc>
          <w:tcPr>
            <w:tcW w:w="730" w:type="pct"/>
            <w:shd w:val="clear" w:color="auto" w:fill="auto"/>
            <w:vAlign w:val="center"/>
          </w:tcPr>
          <w:p w:rsidR="006A0F0D" w:rsidRPr="007A7B47" w:rsidRDefault="006A0F0D" w:rsidP="006A0F0D">
            <w:pPr>
              <w:jc w:val="center"/>
              <w:rPr>
                <w:color w:val="000000"/>
              </w:rPr>
            </w:pPr>
            <w:r w:rsidRPr="007A7B47">
              <w:rPr>
                <w:color w:val="000000"/>
              </w:rPr>
              <w:t>н19</w:t>
            </w:r>
          </w:p>
        </w:tc>
        <w:tc>
          <w:tcPr>
            <w:tcW w:w="809" w:type="pct"/>
            <w:shd w:val="clear" w:color="auto" w:fill="auto"/>
            <w:vAlign w:val="center"/>
          </w:tcPr>
          <w:p w:rsidR="006A0F0D" w:rsidRPr="00DC0145" w:rsidRDefault="006A0F0D" w:rsidP="006A0F0D">
            <w:pPr>
              <w:jc w:val="center"/>
            </w:pPr>
            <w:r w:rsidRPr="00DC0145">
              <w:t>412364.20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6A0F0D" w:rsidRDefault="006A0F0D" w:rsidP="006A0F0D">
            <w:pPr>
              <w:jc w:val="center"/>
            </w:pPr>
            <w:r w:rsidRPr="00DC0145">
              <w:t>1241710.42</w:t>
            </w:r>
          </w:p>
        </w:tc>
        <w:tc>
          <w:tcPr>
            <w:tcW w:w="1255" w:type="pct"/>
            <w:shd w:val="clear" w:color="auto" w:fill="auto"/>
            <w:vAlign w:val="center"/>
          </w:tcPr>
          <w:p w:rsidR="006A0F0D" w:rsidRPr="00B3075E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shd w:val="clear" w:color="auto" w:fill="auto"/>
            <w:vAlign w:val="center"/>
          </w:tcPr>
          <w:p w:rsidR="006A0F0D" w:rsidRDefault="006A0F0D" w:rsidP="00525E27">
            <w:pPr>
              <w:pStyle w:val="2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</w:tbl>
    <w:p w:rsidR="00557123" w:rsidRPr="00263974" w:rsidRDefault="00557123">
      <w:pPr>
        <w:rPr>
          <w:sz w:val="16"/>
          <w:szCs w:val="16"/>
        </w:rPr>
      </w:pPr>
      <w:r>
        <w:br w:type="page"/>
      </w:r>
    </w:p>
    <w:tbl>
      <w:tblPr>
        <w:tblW w:w="9679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707"/>
        <w:gridCol w:w="4272"/>
        <w:gridCol w:w="4700"/>
      </w:tblGrid>
      <w:tr w:rsidR="00681C18" w:rsidTr="00557123">
        <w:trPr>
          <w:trHeight w:val="517"/>
          <w:tblHeader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681C18" w:rsidRPr="006817CF" w:rsidRDefault="00EA4771" w:rsidP="00681C18">
            <w:pPr>
              <w:jc w:val="center"/>
              <w:rPr>
                <w:sz w:val="24"/>
                <w:szCs w:val="24"/>
              </w:rPr>
            </w:pPr>
            <w:r>
              <w:lastRenderedPageBreak/>
              <w:br w:type="page"/>
            </w:r>
            <w:r w:rsidR="00681C18"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681C18" w:rsidRPr="00A457C0" w:rsidTr="00557123">
        <w:trPr>
          <w:trHeight w:val="397"/>
          <w:tblHeader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681C18" w:rsidRPr="00036351" w:rsidRDefault="00681C18" w:rsidP="00681C18">
            <w:pPr>
              <w:jc w:val="center"/>
              <w:rPr>
                <w:b/>
                <w:bCs/>
                <w:sz w:val="24"/>
                <w:szCs w:val="24"/>
              </w:rPr>
            </w:pPr>
            <w:r w:rsidRPr="00036351">
              <w:rPr>
                <w:b/>
                <w:bCs/>
              </w:rPr>
              <w:t>Сведения об обеспечении доступа (прохода или проезда от земель общего пользования, земельных участков общего пользования, территории общего пользования) к образуемым или измененным земельным участкам</w:t>
            </w:r>
          </w:p>
        </w:tc>
      </w:tr>
      <w:tr w:rsidR="00681C18" w:rsidRPr="00C53DE7" w:rsidTr="00557123">
        <w:trPr>
          <w:trHeight w:val="368"/>
        </w:trPr>
        <w:tc>
          <w:tcPr>
            <w:tcW w:w="365" w:type="pct"/>
            <w:shd w:val="clear" w:color="auto" w:fill="auto"/>
            <w:vAlign w:val="center"/>
          </w:tcPr>
          <w:p w:rsidR="00681C18" w:rsidRPr="00C53DE7" w:rsidRDefault="00681C18" w:rsidP="00681C18">
            <w:pPr>
              <w:jc w:val="center"/>
            </w:pPr>
            <w:r w:rsidRPr="00C53DE7">
              <w:t>№ п/п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681C18" w:rsidRPr="00C53DE7" w:rsidRDefault="00681C18" w:rsidP="00681C18">
            <w:pPr>
              <w:pStyle w:val="10"/>
              <w:jc w:val="center"/>
              <w:rPr>
                <w:sz w:val="20"/>
              </w:rPr>
            </w:pPr>
            <w:r w:rsidRPr="00C53DE7">
              <w:rPr>
                <w:sz w:val="20"/>
              </w:rPr>
              <w:t>Кадастровый номер или обозначение земельного участка, для которого обеспечивается доступ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681C18" w:rsidRPr="00C53DE7" w:rsidRDefault="00681C18" w:rsidP="00681C18">
            <w:pPr>
              <w:pStyle w:val="10"/>
              <w:jc w:val="center"/>
              <w:rPr>
                <w:sz w:val="20"/>
              </w:rPr>
            </w:pPr>
            <w:r w:rsidRPr="00C53DE7">
              <w:rPr>
                <w:sz w:val="20"/>
              </w:rPr>
              <w:t>Кадастровый номер или обозначение земельного участка, посредством которого обеспечивается доступ</w:t>
            </w:r>
          </w:p>
        </w:tc>
      </w:tr>
      <w:tr w:rsidR="00681C18" w:rsidRPr="00C53DE7" w:rsidTr="00557123">
        <w:trPr>
          <w:trHeight w:val="233"/>
        </w:trPr>
        <w:tc>
          <w:tcPr>
            <w:tcW w:w="365" w:type="pct"/>
            <w:shd w:val="clear" w:color="auto" w:fill="auto"/>
            <w:vAlign w:val="center"/>
          </w:tcPr>
          <w:p w:rsidR="00681C18" w:rsidRPr="00C53DE7" w:rsidRDefault="00681C18" w:rsidP="00681C18">
            <w:pPr>
              <w:jc w:val="center"/>
              <w:rPr>
                <w:sz w:val="18"/>
                <w:szCs w:val="18"/>
              </w:rPr>
            </w:pPr>
            <w:r w:rsidRPr="00C53DE7">
              <w:rPr>
                <w:sz w:val="18"/>
                <w:szCs w:val="18"/>
              </w:rPr>
              <w:t>1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681C18" w:rsidRPr="00C53DE7" w:rsidRDefault="00681C18" w:rsidP="00681C18">
            <w:pPr>
              <w:jc w:val="center"/>
              <w:rPr>
                <w:sz w:val="18"/>
                <w:szCs w:val="18"/>
              </w:rPr>
            </w:pPr>
            <w:r w:rsidRPr="00C53DE7">
              <w:rPr>
                <w:sz w:val="18"/>
                <w:szCs w:val="18"/>
              </w:rPr>
              <w:t>2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681C18" w:rsidRPr="00C53DE7" w:rsidRDefault="00681C18" w:rsidP="00681C18">
            <w:pPr>
              <w:jc w:val="center"/>
              <w:rPr>
                <w:sz w:val="18"/>
                <w:szCs w:val="18"/>
              </w:rPr>
            </w:pPr>
            <w:r w:rsidRPr="00C53DE7">
              <w:rPr>
                <w:sz w:val="18"/>
                <w:szCs w:val="18"/>
              </w:rPr>
              <w:t>3</w:t>
            </w:r>
          </w:p>
        </w:tc>
      </w:tr>
      <w:tr w:rsidR="00681C18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681C18" w:rsidRPr="00C53DE7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681C18" w:rsidRPr="00C53DE7" w:rsidRDefault="00681C18" w:rsidP="00681C18">
            <w:r>
              <w:t>76:08:090537:ЗУ1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681C18" w:rsidRPr="00C53DE7" w:rsidRDefault="00681C18" w:rsidP="00681C18">
            <w:r>
              <w:t>земли (земельные участки) общего пользования</w:t>
            </w:r>
          </w:p>
        </w:tc>
      </w:tr>
      <w:tr w:rsidR="00681C18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681C18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681C18" w:rsidRDefault="00681C18" w:rsidP="00681C18">
            <w:r>
              <w:t>76:08:090537:ЗУ10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681C18" w:rsidRDefault="00681C18" w:rsidP="00681C18">
            <w:r>
              <w:t>земли (земельные участки) общего пользования</w:t>
            </w:r>
          </w:p>
        </w:tc>
      </w:tr>
      <w:tr w:rsidR="00681C18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681C18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681C18" w:rsidRDefault="00681C18" w:rsidP="00681C18">
            <w:r>
              <w:t>76:08:090537:ЗУ11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681C18" w:rsidRDefault="00681C18" w:rsidP="00681C18">
            <w:r>
              <w:t>земли (земельные участки) общего пользования</w:t>
            </w:r>
          </w:p>
        </w:tc>
      </w:tr>
      <w:tr w:rsidR="00681C18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681C18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681C18" w:rsidRDefault="00681C18" w:rsidP="00681C18">
            <w:r>
              <w:t>76:08:090537:ЗУ12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681C18" w:rsidRDefault="00681C18" w:rsidP="00681C18">
            <w:r>
              <w:t>земли (земельные участки) общего пользования</w:t>
            </w:r>
          </w:p>
        </w:tc>
      </w:tr>
      <w:tr w:rsidR="00681C18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681C18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681C18" w:rsidRDefault="00681C18" w:rsidP="00681C18">
            <w:r>
              <w:t>76:08:090537:ЗУ13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681C18" w:rsidRDefault="00681C18" w:rsidP="00681C18">
            <w:r>
              <w:t>земли (земельные участки) общего пользования</w:t>
            </w:r>
          </w:p>
        </w:tc>
      </w:tr>
      <w:tr w:rsidR="00681C18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681C18" w:rsidRDefault="00681C18" w:rsidP="00681C18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681C18" w:rsidRDefault="00681C18" w:rsidP="00681C18">
            <w:r>
              <w:t>76:08:090537:ЗУ14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681C18" w:rsidRDefault="00681C18" w:rsidP="00681C18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76:08:090537:ЗУ15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76:08:090537:ЗУ16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76:08:090537:ЗУ17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76:08:090537:ЗУ18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76:08:090537:ЗУ19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76:08:090537:ЗУ20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76:08:090537:ЗУ21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76:08:090537:ЗУ22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76:08:090537:ЗУ23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76:08:090537:ЗУ24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76:08:090537:ЗУ25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76:08:090537:ЗУ26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76:08:090537:ЗУ27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76:08:090537:ЗУ28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76:08:090537:ЗУ29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76:08:090537:ЗУ3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76:08:090537:ЗУ30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76:08:090537:ЗУ4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76:08:090537:ЗУ5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76:08:090537:ЗУ6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Default="00DD4B59" w:rsidP="00681C18">
            <w:pPr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5079D0">
            <w:r>
              <w:t>76:08:090537:ЗУ7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A34931" w:rsidRPr="004D60F4" w:rsidTr="007A2392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A34931" w:rsidRDefault="00A34931" w:rsidP="007A2392">
            <w:pPr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A34931" w:rsidRDefault="00A34931" w:rsidP="007A2392">
            <w:r>
              <w:t>76:08:090537:ЗУ8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A34931" w:rsidRDefault="00A34931" w:rsidP="007A2392">
            <w:r>
              <w:t>земли (земельные участки) общего пользования</w:t>
            </w:r>
          </w:p>
        </w:tc>
      </w:tr>
      <w:tr w:rsidR="00A34931" w:rsidRPr="004D60F4" w:rsidTr="007A2392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A34931" w:rsidRDefault="00A34931" w:rsidP="007A2392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A34931" w:rsidRDefault="00A34931" w:rsidP="007A2392">
            <w:r>
              <w:t>76:08:090537:ЗУ9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A34931" w:rsidRDefault="00A34931" w:rsidP="007A2392">
            <w:r>
              <w:t>земли (земельные участки) общего пользования</w:t>
            </w:r>
          </w:p>
        </w:tc>
      </w:tr>
      <w:tr w:rsidR="00A34931" w:rsidRPr="004D60F4" w:rsidTr="007A2392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A34931" w:rsidRPr="002241EA" w:rsidRDefault="00A34931" w:rsidP="007A2392">
            <w:r>
              <w:t>31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A34931" w:rsidRDefault="00A34931" w:rsidP="007A2392">
            <w:r>
              <w:t>76:08:090537:ЗУ31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A34931" w:rsidRDefault="00A34931" w:rsidP="007A2392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Pr="00A34931" w:rsidRDefault="00A34931" w:rsidP="00681C18">
            <w:r>
              <w:t>32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A34931">
            <w:r>
              <w:t>76:08:090537:ЗУ</w:t>
            </w:r>
            <w:r w:rsidR="00A34931">
              <w:t>32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  <w:tr w:rsidR="002241EA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2241EA" w:rsidRPr="00A34931" w:rsidRDefault="002241EA" w:rsidP="00A34931">
            <w:r>
              <w:rPr>
                <w:lang w:val="en-US"/>
              </w:rPr>
              <w:t>3</w:t>
            </w:r>
            <w:r w:rsidR="00A34931">
              <w:t>3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2241EA" w:rsidRDefault="002241EA" w:rsidP="00A34931">
            <w:r>
              <w:t>76:08:090537:ЗУ</w:t>
            </w:r>
            <w:r w:rsidR="00A34931">
              <w:t>33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2241EA" w:rsidRDefault="002241EA" w:rsidP="005079D0">
            <w:r>
              <w:t>земли (земельные участки) общего пользования</w:t>
            </w:r>
          </w:p>
        </w:tc>
      </w:tr>
      <w:tr w:rsidR="00DD4B59" w:rsidRPr="004D60F4" w:rsidTr="00557123">
        <w:trPr>
          <w:cantSplit/>
          <w:trHeight w:val="295"/>
        </w:trPr>
        <w:tc>
          <w:tcPr>
            <w:tcW w:w="365" w:type="pct"/>
            <w:shd w:val="clear" w:color="auto" w:fill="auto"/>
            <w:vAlign w:val="center"/>
          </w:tcPr>
          <w:p w:rsidR="00DD4B59" w:rsidRPr="002241EA" w:rsidRDefault="002241EA" w:rsidP="00A34931">
            <w:r>
              <w:t>3</w:t>
            </w:r>
            <w:r w:rsidR="00A34931">
              <w:t>4</w:t>
            </w:r>
          </w:p>
        </w:tc>
        <w:tc>
          <w:tcPr>
            <w:tcW w:w="2207" w:type="pct"/>
            <w:shd w:val="clear" w:color="auto" w:fill="auto"/>
            <w:vAlign w:val="center"/>
          </w:tcPr>
          <w:p w:rsidR="00DD4B59" w:rsidRDefault="00DD4B59" w:rsidP="00A34931">
            <w:r>
              <w:t>76:08:090537:ЗУ</w:t>
            </w:r>
            <w:r w:rsidR="002241EA">
              <w:t>3</w:t>
            </w:r>
            <w:r w:rsidR="00A34931">
              <w:t>4</w:t>
            </w:r>
          </w:p>
        </w:tc>
        <w:tc>
          <w:tcPr>
            <w:tcW w:w="2428" w:type="pct"/>
            <w:shd w:val="clear" w:color="auto" w:fill="auto"/>
            <w:vAlign w:val="center"/>
          </w:tcPr>
          <w:p w:rsidR="00DD4B59" w:rsidRDefault="00DD4B59" w:rsidP="005079D0">
            <w:r>
              <w:t>земли (земельные участки) общего пользования</w:t>
            </w:r>
          </w:p>
        </w:tc>
      </w:tr>
    </w:tbl>
    <w:p w:rsidR="00681C18" w:rsidRPr="008513A1" w:rsidRDefault="00681C18">
      <w:pPr>
        <w:rPr>
          <w:sz w:val="8"/>
          <w:szCs w:val="8"/>
        </w:rPr>
      </w:pPr>
    </w:p>
    <w:p w:rsidR="007A2392" w:rsidRDefault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2D6987" w:rsidRDefault="002D6987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045004" w:rsidP="007A2392">
      <w:pPr>
        <w:rPr>
          <w:sz w:val="2"/>
          <w:szCs w:val="2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128905</wp:posOffset>
            </wp:positionV>
            <wp:extent cx="7301230" cy="8115300"/>
            <wp:effectExtent l="0" t="0" r="0" b="0"/>
            <wp:wrapNone/>
            <wp:docPr id="74" name="Рисунок 74" descr="Существующие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Существующие 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1230" cy="811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2392">
        <w:rPr>
          <w:sz w:val="2"/>
          <w:szCs w:val="2"/>
        </w:rPr>
        <w:br w:type="page"/>
      </w: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045004" w:rsidP="007A2392">
      <w:pPr>
        <w:rPr>
          <w:sz w:val="2"/>
          <w:szCs w:val="2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7301865" cy="8115300"/>
            <wp:effectExtent l="0" t="0" r="0" b="0"/>
            <wp:wrapNone/>
            <wp:docPr id="75" name="Рисунок 75" descr="Образуемые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Образуемые 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1865" cy="811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045004" w:rsidP="007A2392">
      <w:pPr>
        <w:rPr>
          <w:sz w:val="2"/>
          <w:szCs w:val="2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-2540</wp:posOffset>
            </wp:positionV>
            <wp:extent cx="7314565" cy="8115300"/>
            <wp:effectExtent l="0" t="0" r="635" b="0"/>
            <wp:wrapNone/>
            <wp:docPr id="76" name="Рисунок 76" descr="Общий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Общий 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4565" cy="811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045004" w:rsidP="007A2392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172720</wp:posOffset>
            </wp:positionV>
            <wp:extent cx="7310755" cy="8115300"/>
            <wp:effectExtent l="0" t="0" r="4445" b="0"/>
            <wp:wrapNone/>
            <wp:docPr id="77" name="Рисунок 77" descr="Охранные зоны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Охранные зоны 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0755" cy="811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045004" w:rsidP="007A2392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172720</wp:posOffset>
            </wp:positionV>
            <wp:extent cx="7307580" cy="8115300"/>
            <wp:effectExtent l="0" t="0" r="7620" b="0"/>
            <wp:wrapNone/>
            <wp:docPr id="78" name="Рисунок 78" descr="Красные линии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Красные линии 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7580" cy="811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8"/>
          <w:szCs w:val="28"/>
        </w:rPr>
      </w:pPr>
    </w:p>
    <w:p w:rsidR="007A2392" w:rsidRPr="007A2392" w:rsidRDefault="007A2392" w:rsidP="007A2392">
      <w:pPr>
        <w:rPr>
          <w:sz w:val="28"/>
          <w:szCs w:val="28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Default="007A2392" w:rsidP="007A2392">
      <w:pPr>
        <w:rPr>
          <w:sz w:val="2"/>
          <w:szCs w:val="2"/>
        </w:rPr>
      </w:pPr>
    </w:p>
    <w:p w:rsidR="007A2392" w:rsidRPr="007A2392" w:rsidRDefault="007A2392" w:rsidP="007A2392">
      <w:pPr>
        <w:rPr>
          <w:sz w:val="2"/>
          <w:szCs w:val="2"/>
        </w:rPr>
      </w:pPr>
    </w:p>
    <w:sectPr w:rsidR="007A2392" w:rsidRPr="007A2392" w:rsidSect="00E91622">
      <w:footerReference w:type="first" r:id="rId14"/>
      <w:type w:val="continuous"/>
      <w:pgSz w:w="11906" w:h="16838" w:code="9"/>
      <w:pgMar w:top="992" w:right="567" w:bottom="851" w:left="1701" w:header="709" w:footer="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A0312" w:rsidRDefault="005A0312" w:rsidP="00DA35FF">
      <w:pPr>
        <w:pStyle w:val="a9"/>
      </w:pPr>
      <w:r>
        <w:separator/>
      </w:r>
    </w:p>
  </w:endnote>
  <w:endnote w:type="continuationSeparator" w:id="0">
    <w:p w:rsidR="005A0312" w:rsidRDefault="005A0312" w:rsidP="00DA35FF">
      <w:pPr>
        <w:pStyle w:val="a9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T28o00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A2392" w:rsidRDefault="00045004">
    <w:pPr>
      <w:pStyle w:val="aa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-685800</wp:posOffset>
              </wp:positionH>
              <wp:positionV relativeFrom="paragraph">
                <wp:posOffset>-9972040</wp:posOffset>
              </wp:positionV>
              <wp:extent cx="274320" cy="4437380"/>
              <wp:effectExtent l="0" t="0" r="0" b="0"/>
              <wp:wrapNone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" cy="44373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A2392" w:rsidRDefault="007A2392" w:rsidP="00F65A45">
                          <w:pPr>
                            <w:pStyle w:val="10"/>
                            <w:ind w:right="355" w:firstLine="540"/>
                            <w:jc w:val="both"/>
                            <w:rPr>
                              <w:color w:val="808080"/>
                              <w:sz w:val="16"/>
                            </w:rPr>
                          </w:pPr>
                          <w:r>
                            <w:rPr>
                              <w:color w:val="808080"/>
                              <w:sz w:val="16"/>
                            </w:rPr>
                            <w:t>Документ подготовлен с использованием программного обеспечения «ПАНОРАМА»</w:t>
                          </w:r>
                        </w:p>
                        <w:p w:rsidR="007A2392" w:rsidRDefault="007A2392" w:rsidP="00F65A45"/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54pt;margin-top:-785.2pt;width:21.6pt;height:349.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" filled="f" stroked="f">
              <v:textbox style="layout-flow:vertical;mso-layout-flow-alt:bottom-to-top">
                <w:txbxContent>
                  <w:p w:rsidR="007A2392" w:rsidRDefault="007A2392" w:rsidP="00F65A45">
                    <w:pPr>
                      <w:pStyle w:val="10"/>
                      <w:ind w:right="355" w:firstLine="540"/>
                      <w:jc w:val="both"/>
                      <w:rPr>
                        <w:color w:val="808080"/>
                        <w:sz w:val="16"/>
                      </w:rPr>
                    </w:pPr>
                    <w:r>
                      <w:rPr>
                        <w:color w:val="808080"/>
                        <w:sz w:val="16"/>
                      </w:rPr>
                      <w:t>Документ подготовлен с использованием программного обеспечения «ПАНОРАМА»</w:t>
                    </w:r>
                  </w:p>
                  <w:p w:rsidR="007A2392" w:rsidRDefault="007A2392" w:rsidP="00F65A45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A0312" w:rsidRDefault="005A0312" w:rsidP="00DA35FF">
      <w:pPr>
        <w:pStyle w:val="a9"/>
      </w:pPr>
      <w:r>
        <w:separator/>
      </w:r>
    </w:p>
  </w:footnote>
  <w:footnote w:type="continuationSeparator" w:id="0">
    <w:p w:rsidR="005A0312" w:rsidRDefault="005A0312" w:rsidP="00DA35FF">
      <w:pPr>
        <w:pStyle w:val="a9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0C5F11"/>
    <w:multiLevelType w:val="hybridMultilevel"/>
    <w:tmpl w:val="7236ED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43A0076B"/>
    <w:multiLevelType w:val="singleLevel"/>
    <w:tmpl w:val="7D280C4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C18"/>
    <w:rsid w:val="00007437"/>
    <w:rsid w:val="0002046B"/>
    <w:rsid w:val="00022AE4"/>
    <w:rsid w:val="00045004"/>
    <w:rsid w:val="000821FC"/>
    <w:rsid w:val="000F6C47"/>
    <w:rsid w:val="001035EC"/>
    <w:rsid w:val="00144A4D"/>
    <w:rsid w:val="00184160"/>
    <w:rsid w:val="00186C6E"/>
    <w:rsid w:val="00204F41"/>
    <w:rsid w:val="002241EA"/>
    <w:rsid w:val="00255B0F"/>
    <w:rsid w:val="00263974"/>
    <w:rsid w:val="002918A0"/>
    <w:rsid w:val="002D6987"/>
    <w:rsid w:val="002F08CC"/>
    <w:rsid w:val="002F12F2"/>
    <w:rsid w:val="00335FF9"/>
    <w:rsid w:val="003620F0"/>
    <w:rsid w:val="003818DD"/>
    <w:rsid w:val="00386252"/>
    <w:rsid w:val="003C0609"/>
    <w:rsid w:val="003E52A1"/>
    <w:rsid w:val="003F7BA4"/>
    <w:rsid w:val="00416BBA"/>
    <w:rsid w:val="00466A58"/>
    <w:rsid w:val="00471412"/>
    <w:rsid w:val="004B36C7"/>
    <w:rsid w:val="004D3205"/>
    <w:rsid w:val="005079D0"/>
    <w:rsid w:val="00525E27"/>
    <w:rsid w:val="00557123"/>
    <w:rsid w:val="00557E2D"/>
    <w:rsid w:val="0056474B"/>
    <w:rsid w:val="005728AF"/>
    <w:rsid w:val="00577762"/>
    <w:rsid w:val="00584D32"/>
    <w:rsid w:val="00592A7B"/>
    <w:rsid w:val="005A0312"/>
    <w:rsid w:val="005B44DE"/>
    <w:rsid w:val="005B7918"/>
    <w:rsid w:val="005D70E0"/>
    <w:rsid w:val="005D7AC3"/>
    <w:rsid w:val="005F3318"/>
    <w:rsid w:val="005F48CE"/>
    <w:rsid w:val="00625D5A"/>
    <w:rsid w:val="00630D6C"/>
    <w:rsid w:val="006817CF"/>
    <w:rsid w:val="00681C18"/>
    <w:rsid w:val="006A0F0D"/>
    <w:rsid w:val="006E620B"/>
    <w:rsid w:val="006F5B03"/>
    <w:rsid w:val="00703030"/>
    <w:rsid w:val="007170C9"/>
    <w:rsid w:val="00791A4A"/>
    <w:rsid w:val="007A2392"/>
    <w:rsid w:val="007D05D8"/>
    <w:rsid w:val="007E7BE9"/>
    <w:rsid w:val="007F0B68"/>
    <w:rsid w:val="0080779B"/>
    <w:rsid w:val="00832380"/>
    <w:rsid w:val="00840BE6"/>
    <w:rsid w:val="00842814"/>
    <w:rsid w:val="00860AC8"/>
    <w:rsid w:val="008A386D"/>
    <w:rsid w:val="008C014F"/>
    <w:rsid w:val="00914F06"/>
    <w:rsid w:val="00942D6C"/>
    <w:rsid w:val="009471FE"/>
    <w:rsid w:val="00A34931"/>
    <w:rsid w:val="00B306E5"/>
    <w:rsid w:val="00B97BC7"/>
    <w:rsid w:val="00BB416A"/>
    <w:rsid w:val="00C51B87"/>
    <w:rsid w:val="00C54F9A"/>
    <w:rsid w:val="00C63AD7"/>
    <w:rsid w:val="00C72E34"/>
    <w:rsid w:val="00C7400A"/>
    <w:rsid w:val="00C92C21"/>
    <w:rsid w:val="00CA0ACF"/>
    <w:rsid w:val="00CF2886"/>
    <w:rsid w:val="00D07132"/>
    <w:rsid w:val="00D077CD"/>
    <w:rsid w:val="00D232B1"/>
    <w:rsid w:val="00D468F3"/>
    <w:rsid w:val="00D9609B"/>
    <w:rsid w:val="00DA35FF"/>
    <w:rsid w:val="00DD4B59"/>
    <w:rsid w:val="00E14E2C"/>
    <w:rsid w:val="00E30B7B"/>
    <w:rsid w:val="00E65CEE"/>
    <w:rsid w:val="00E670E0"/>
    <w:rsid w:val="00E75489"/>
    <w:rsid w:val="00E8104D"/>
    <w:rsid w:val="00E91622"/>
    <w:rsid w:val="00EA4771"/>
    <w:rsid w:val="00ED3202"/>
    <w:rsid w:val="00F45F58"/>
    <w:rsid w:val="00F65A45"/>
    <w:rsid w:val="00F74268"/>
    <w:rsid w:val="00F96288"/>
    <w:rsid w:val="00FE4602"/>
    <w:rsid w:val="00FF0A67"/>
    <w:rsid w:val="00FF67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7C175202-B6A7-4539-977F-5DD37679A2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</w:style>
  <w:style w:type="paragraph" w:styleId="1">
    <w:name w:val="heading 1"/>
    <w:basedOn w:val="a0"/>
    <w:next w:val="a0"/>
    <w:qFormat/>
    <w:pPr>
      <w:keepNext/>
      <w:autoSpaceDE w:val="0"/>
      <w:autoSpaceDN w:val="0"/>
      <w:spacing w:before="120"/>
      <w:jc w:val="center"/>
      <w:outlineLvl w:val="0"/>
    </w:pPr>
    <w:rPr>
      <w:rFonts w:ascii="Arial" w:hAnsi="Arial"/>
      <w:b/>
      <w:kern w:val="28"/>
      <w:sz w:val="24"/>
    </w:rPr>
  </w:style>
  <w:style w:type="paragraph" w:styleId="2">
    <w:name w:val="heading 2"/>
    <w:basedOn w:val="a0"/>
    <w:next w:val="a0"/>
    <w:qFormat/>
    <w:pPr>
      <w:keepNext/>
      <w:widowControl w:val="0"/>
      <w:outlineLvl w:val="1"/>
    </w:pPr>
    <w:rPr>
      <w:b/>
      <w:snapToGrid w:val="0"/>
    </w:rPr>
  </w:style>
  <w:style w:type="paragraph" w:styleId="3">
    <w:name w:val="heading 3"/>
    <w:basedOn w:val="a0"/>
    <w:next w:val="a0"/>
    <w:qFormat/>
    <w:pPr>
      <w:keepNext/>
      <w:ind w:left="1843"/>
      <w:outlineLvl w:val="2"/>
    </w:pPr>
    <w:rPr>
      <w:sz w:val="24"/>
    </w:rPr>
  </w:style>
  <w:style w:type="paragraph" w:styleId="4">
    <w:name w:val="heading 4"/>
    <w:basedOn w:val="a0"/>
    <w:next w:val="a0"/>
    <w:qFormat/>
    <w:pPr>
      <w:keepNext/>
      <w:outlineLvl w:val="3"/>
    </w:pPr>
    <w:rPr>
      <w:rFonts w:ascii="Arial CYR" w:hAnsi="Arial CYR"/>
      <w:b/>
      <w:sz w:val="22"/>
    </w:rPr>
  </w:style>
  <w:style w:type="paragraph" w:styleId="5">
    <w:name w:val="heading 5"/>
    <w:basedOn w:val="a0"/>
    <w:next w:val="a0"/>
    <w:qFormat/>
    <w:pPr>
      <w:keepNext/>
      <w:outlineLvl w:val="4"/>
    </w:pPr>
    <w:rPr>
      <w:b/>
      <w:sz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0">
    <w:name w:val="Обычный1"/>
    <w:rPr>
      <w:sz w:val="24"/>
    </w:rPr>
  </w:style>
  <w:style w:type="paragraph" w:styleId="a4">
    <w:name w:val="Title"/>
    <w:basedOn w:val="a0"/>
    <w:qFormat/>
    <w:pPr>
      <w:jc w:val="center"/>
    </w:pPr>
    <w:rPr>
      <w:b/>
      <w:sz w:val="28"/>
    </w:rPr>
  </w:style>
  <w:style w:type="paragraph" w:customStyle="1" w:styleId="a">
    <w:name w:val="мар."/>
    <w:basedOn w:val="a0"/>
    <w:autoRedefine/>
    <w:pPr>
      <w:numPr>
        <w:numId w:val="1"/>
      </w:numPr>
      <w:jc w:val="both"/>
    </w:pPr>
    <w:rPr>
      <w:rFonts w:ascii="Arial" w:hAnsi="Arial"/>
    </w:rPr>
  </w:style>
  <w:style w:type="paragraph" w:customStyle="1" w:styleId="11">
    <w:name w:val="Обычный1"/>
    <w:basedOn w:val="a0"/>
    <w:autoRedefine/>
    <w:pPr>
      <w:ind w:firstLine="567"/>
      <w:jc w:val="both"/>
    </w:pPr>
    <w:rPr>
      <w:rFonts w:ascii="Arial" w:hAnsi="Arial"/>
      <w:snapToGrid w:val="0"/>
    </w:rPr>
  </w:style>
  <w:style w:type="paragraph" w:styleId="a5">
    <w:name w:val="Body Text Indent"/>
    <w:basedOn w:val="a0"/>
    <w:pPr>
      <w:ind w:left="1843" w:firstLine="317"/>
      <w:jc w:val="both"/>
    </w:pPr>
    <w:rPr>
      <w:sz w:val="24"/>
    </w:rPr>
  </w:style>
  <w:style w:type="paragraph" w:customStyle="1" w:styleId="HLP">
    <w:name w:val="HLP"/>
    <w:basedOn w:val="1"/>
    <w:next w:val="a0"/>
    <w:autoRedefine/>
    <w:pPr>
      <w:autoSpaceDE/>
      <w:autoSpaceDN/>
      <w:spacing w:before="0"/>
    </w:pPr>
    <w:rPr>
      <w:snapToGrid w:val="0"/>
      <w:sz w:val="20"/>
    </w:rPr>
  </w:style>
  <w:style w:type="paragraph" w:customStyle="1" w:styleId="20">
    <w:name w:val="Стиль 2 столбца (по центру)"/>
    <w:basedOn w:val="a0"/>
    <w:pPr>
      <w:jc w:val="center"/>
    </w:pPr>
    <w:rPr>
      <w:rFonts w:ascii="Arial" w:hAnsi="Arial"/>
      <w:sz w:val="24"/>
    </w:rPr>
  </w:style>
  <w:style w:type="paragraph" w:customStyle="1" w:styleId="a6">
    <w:name w:val="Основа для док."/>
    <w:basedOn w:val="a0"/>
    <w:pPr>
      <w:ind w:firstLine="284"/>
      <w:jc w:val="both"/>
    </w:pPr>
    <w:rPr>
      <w:rFonts w:ascii="Arial" w:hAnsi="Arial"/>
      <w:sz w:val="24"/>
    </w:rPr>
  </w:style>
  <w:style w:type="paragraph" w:customStyle="1" w:styleId="a7">
    <w:name w:val="марк основ"/>
    <w:basedOn w:val="a6"/>
    <w:pPr>
      <w:spacing w:before="120" w:after="120"/>
    </w:pPr>
    <w:rPr>
      <w:b/>
    </w:rPr>
  </w:style>
  <w:style w:type="table" w:styleId="a8">
    <w:name w:val="Table Grid"/>
    <w:basedOn w:val="a2"/>
    <w:rsid w:val="002D69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0"/>
    <w:rsid w:val="00B97BC7"/>
    <w:pPr>
      <w:tabs>
        <w:tab w:val="center" w:pos="4677"/>
        <w:tab w:val="right" w:pos="9355"/>
      </w:tabs>
    </w:pPr>
  </w:style>
  <w:style w:type="paragraph" w:styleId="aa">
    <w:name w:val="footer"/>
    <w:basedOn w:val="a0"/>
    <w:rsid w:val="00B97BC7"/>
    <w:pPr>
      <w:tabs>
        <w:tab w:val="center" w:pos="4677"/>
        <w:tab w:val="right" w:pos="9355"/>
      </w:tabs>
    </w:pPr>
  </w:style>
  <w:style w:type="character" w:styleId="ab">
    <w:name w:val="page number"/>
    <w:basedOn w:val="a1"/>
    <w:rsid w:val="00B97BC7"/>
  </w:style>
  <w:style w:type="paragraph" w:customStyle="1" w:styleId="Default">
    <w:name w:val="Default"/>
    <w:rsid w:val="00C54F9A"/>
    <w:pPr>
      <w:autoSpaceDE w:val="0"/>
      <w:autoSpaceDN w:val="0"/>
      <w:adjustRightInd w:val="0"/>
    </w:pPr>
    <w:rPr>
      <w:color w:val="000000"/>
      <w:sz w:val="24"/>
      <w:szCs w:val="24"/>
      <w:lang w:bidi="hi-IN"/>
    </w:rPr>
  </w:style>
  <w:style w:type="paragraph" w:customStyle="1" w:styleId="21">
    <w:name w:val="Обычный2"/>
    <w:rsid w:val="00557123"/>
    <w:rPr>
      <w:sz w:val="24"/>
    </w:rPr>
  </w:style>
  <w:style w:type="paragraph" w:customStyle="1" w:styleId="30">
    <w:name w:val="Обычный3"/>
    <w:rsid w:val="00557123"/>
    <w:rPr>
      <w:sz w:val="24"/>
    </w:rPr>
  </w:style>
  <w:style w:type="paragraph" w:customStyle="1" w:styleId="40">
    <w:name w:val="Обычный4"/>
    <w:rsid w:val="00557E2D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&#1044;&#1086;&#1082;&#1091;&#1084;&#1077;&#1085;&#1090;&#1099;\2022\&#1070;&#1088;&#1083;&#1080;&#1094;&#1072;\&#1057;.&#1055;.%20&#1042;&#1086;&#1083;&#1078;&#1089;&#1082;&#1086;&#1077;\&#1055;&#1052;%2037%20&#1082;&#1074;\&#1050;&#1072;&#1088;&#1090;&#1072;%20&#1055;&#1052;%2037%20&#1082;&#1074;\Geodesy.Dot%20&#1055;&#1052;\00_MejPlan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00_MejPlan</Template>
  <TotalTime>2</TotalTime>
  <Pages>1</Pages>
  <Words>9671</Words>
  <Characters>55127</Characters>
  <Application>Microsoft Office Word</Application>
  <DocSecurity>0</DocSecurity>
  <Lines>459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</vt:lpstr>
    </vt:vector>
  </TitlesOfParts>
  <Company>КБ "Панорама"</Company>
  <LinksUpToDate>false</LinksUpToDate>
  <CharactersWithSpaces>64669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</dc:title>
  <dc:subject>Межевой план</dc:subject>
  <dc:creator>Admin</dc:creator>
  <cp:lastModifiedBy>Кудряшов Ю.А.</cp:lastModifiedBy>
  <cp:revision>4</cp:revision>
  <cp:lastPrinted>1900-12-31T21:00:00Z</cp:lastPrinted>
  <dcterms:created xsi:type="dcterms:W3CDTF">2024-05-21T10:59:00Z</dcterms:created>
  <dcterms:modified xsi:type="dcterms:W3CDTF">2026-07-16T13:55:00Z</dcterms:modified>
</cp:coreProperties>
</file>